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C18" w:rsidRPr="00835E68" w:rsidRDefault="00835E68" w:rsidP="00784E52">
      <w:pPr>
        <w:spacing w:line="240" w:lineRule="auto"/>
        <w:jc w:val="right"/>
        <w:rPr>
          <w:lang w:eastAsia="pl-PL"/>
        </w:rPr>
      </w:pPr>
      <w:r>
        <w:rPr>
          <w:lang w:eastAsia="pl-PL"/>
        </w:rPr>
        <w:t>Zał. nr 5 do ZW 25</w:t>
      </w:r>
      <w:r w:rsidR="00D74C18" w:rsidRPr="00835E68">
        <w:rPr>
          <w:lang w:eastAsia="pl-PL"/>
        </w:rPr>
        <w:t xml:space="preserve">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45111" w:rsidRPr="00835E6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  <w:bookmarkStart w:id="0" w:name="table01"/>
            <w:bookmarkEnd w:id="0"/>
            <w:r w:rsidRPr="00835E68">
              <w:rPr>
                <w:lang w:val="en-US" w:eastAsia="pl-PL"/>
              </w:rPr>
              <w:t xml:space="preserve">FACULTY </w:t>
            </w:r>
            <w:r w:rsidR="00DC4537" w:rsidRPr="00835E68">
              <w:rPr>
                <w:lang w:val="en-US" w:eastAsia="pl-PL"/>
              </w:rPr>
              <w:t xml:space="preserve">OF </w:t>
            </w:r>
            <w:r w:rsidR="002A00BD" w:rsidRPr="00835E68">
              <w:rPr>
                <w:lang w:val="en-US" w:eastAsia="pl-PL"/>
              </w:rPr>
              <w:t>COMPUTER SCIENCE AND</w:t>
            </w:r>
            <w:r w:rsidRPr="00835E68">
              <w:rPr>
                <w:lang w:val="en-US" w:eastAsia="pl-PL"/>
              </w:rPr>
              <w:t xml:space="preserve"> </w:t>
            </w:r>
            <w:r w:rsidR="002A00BD" w:rsidRPr="00835E68">
              <w:rPr>
                <w:lang w:val="en-US" w:eastAsia="pl-PL"/>
              </w:rPr>
              <w:t>MANAGEMENT</w:t>
            </w:r>
          </w:p>
          <w:p w:rsidR="00C53808" w:rsidRPr="00835E68" w:rsidRDefault="00C53808" w:rsidP="00784E52">
            <w:pPr>
              <w:spacing w:after="0" w:line="240" w:lineRule="auto"/>
              <w:rPr>
                <w:lang w:val="en-US" w:eastAsia="pl-PL"/>
              </w:rPr>
            </w:pPr>
          </w:p>
          <w:p w:rsidR="00B56911" w:rsidRPr="00835E68" w:rsidRDefault="00B56911" w:rsidP="00784E52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SUBJECT CARD</w:t>
            </w:r>
          </w:p>
          <w:p w:rsidR="00B56911" w:rsidRPr="00835E68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Name of subject in Polish</w:t>
            </w:r>
            <w:r w:rsidR="00DC4537" w:rsidRPr="00835E68">
              <w:rPr>
                <w:b/>
                <w:bCs/>
                <w:lang w:val="en-US" w:eastAsia="pl-PL"/>
              </w:rPr>
              <w:t>:</w:t>
            </w:r>
            <w:r w:rsidR="00B56911" w:rsidRPr="00835E68">
              <w:rPr>
                <w:b/>
                <w:bCs/>
                <w:lang w:val="en-US" w:eastAsia="pl-PL"/>
              </w:rPr>
              <w:t xml:space="preserve"> </w:t>
            </w:r>
            <w:r w:rsidR="00DC4537" w:rsidRPr="00835E68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8C1975" w:rsidRPr="00835E68">
              <w:rPr>
                <w:b/>
                <w:bCs/>
                <w:lang w:val="en-US" w:eastAsia="pl-PL"/>
              </w:rPr>
              <w:t>Analiza</w:t>
            </w:r>
            <w:proofErr w:type="spellEnd"/>
            <w:r w:rsidR="008C1975" w:rsidRPr="00835E68"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 w:rsidR="008C1975" w:rsidRPr="00835E68">
              <w:rPr>
                <w:b/>
                <w:bCs/>
                <w:lang w:val="en-US" w:eastAsia="pl-PL"/>
              </w:rPr>
              <w:t>Matematyczna</w:t>
            </w:r>
            <w:proofErr w:type="spellEnd"/>
          </w:p>
          <w:p w:rsidR="00B56911" w:rsidRPr="00835E68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Name of subject in English</w:t>
            </w:r>
            <w:r w:rsidR="00DC4537" w:rsidRPr="00835E68">
              <w:rPr>
                <w:b/>
                <w:bCs/>
                <w:lang w:val="en-US" w:eastAsia="pl-PL"/>
              </w:rPr>
              <w:t xml:space="preserve">: </w:t>
            </w:r>
            <w:r w:rsidR="00B56911" w:rsidRPr="00835E68">
              <w:rPr>
                <w:b/>
                <w:bCs/>
                <w:lang w:val="en-US" w:eastAsia="pl-PL"/>
              </w:rPr>
              <w:t xml:space="preserve"> </w:t>
            </w:r>
            <w:r w:rsidR="008C1975" w:rsidRPr="00835E68">
              <w:rPr>
                <w:b/>
                <w:bCs/>
                <w:lang w:val="en-US" w:eastAsia="pl-PL"/>
              </w:rPr>
              <w:t>Calculus</w:t>
            </w:r>
          </w:p>
          <w:p w:rsidR="00AB40A6" w:rsidRPr="00835E68" w:rsidRDefault="00AB40A6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 xml:space="preserve">Main field of study (if applicable): </w:t>
            </w:r>
            <w:r w:rsidR="00E603B5" w:rsidRPr="00835E68">
              <w:rPr>
                <w:b/>
                <w:bCs/>
                <w:lang w:val="en-US" w:eastAsia="pl-PL"/>
              </w:rPr>
              <w:t>Engineering of Management</w:t>
            </w:r>
          </w:p>
          <w:p w:rsidR="00AB40A6" w:rsidRPr="00835E68" w:rsidRDefault="00AB40A6" w:rsidP="00784E52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Specialization (if applicable): Applications of IT in business, Technical Specialization</w:t>
            </w:r>
          </w:p>
          <w:p w:rsidR="00D74C18" w:rsidRPr="00835E68" w:rsidRDefault="00D74C18" w:rsidP="00784E52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Profile:  academic</w:t>
            </w:r>
          </w:p>
          <w:p w:rsidR="00B56911" w:rsidRPr="00835E68" w:rsidRDefault="00B56911" w:rsidP="00784E52">
            <w:pPr>
              <w:spacing w:after="0" w:line="240" w:lineRule="auto"/>
              <w:rPr>
                <w:b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 xml:space="preserve">Level and form of studies: </w:t>
            </w:r>
            <w:r w:rsidR="00505369" w:rsidRPr="00835E68">
              <w:rPr>
                <w:b/>
                <w:bCs/>
                <w:lang w:val="en-US" w:eastAsia="pl-PL"/>
              </w:rPr>
              <w:t xml:space="preserve"> first </w:t>
            </w:r>
            <w:r w:rsidR="00C53808" w:rsidRPr="00835E68">
              <w:rPr>
                <w:b/>
                <w:bCs/>
                <w:lang w:val="en-US" w:eastAsia="pl-PL"/>
              </w:rPr>
              <w:t>level, full-time</w:t>
            </w:r>
          </w:p>
          <w:p w:rsidR="00B56911" w:rsidRPr="00835E68" w:rsidRDefault="00BF310E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Type</w:t>
            </w:r>
            <w:r w:rsidR="00B56911" w:rsidRPr="00835E68">
              <w:rPr>
                <w:b/>
                <w:bCs/>
                <w:lang w:val="en-US" w:eastAsia="pl-PL"/>
              </w:rPr>
              <w:t xml:space="preserve"> of subject: </w:t>
            </w:r>
            <w:r w:rsidR="00DC4537" w:rsidRPr="00835E68">
              <w:rPr>
                <w:b/>
                <w:bCs/>
                <w:lang w:val="en-US" w:eastAsia="pl-PL"/>
              </w:rPr>
              <w:t xml:space="preserve">  </w:t>
            </w:r>
            <w:r w:rsidR="00C53808" w:rsidRPr="00835E68">
              <w:rPr>
                <w:b/>
                <w:bCs/>
                <w:lang w:val="en-US" w:eastAsia="pl-PL"/>
              </w:rPr>
              <w:t>obligatory</w:t>
            </w:r>
          </w:p>
          <w:p w:rsidR="00B56911" w:rsidRPr="00835E68" w:rsidRDefault="00B56911" w:rsidP="00784E52">
            <w:pPr>
              <w:spacing w:after="0" w:line="240" w:lineRule="auto"/>
              <w:rPr>
                <w:b/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Subject code</w:t>
            </w:r>
            <w:r w:rsidR="00A363FE" w:rsidRPr="00835E68">
              <w:rPr>
                <w:b/>
                <w:bCs/>
                <w:lang w:val="en-US" w:eastAsia="pl-PL"/>
              </w:rPr>
              <w:t>:</w:t>
            </w:r>
            <w:r w:rsidRPr="00835E68">
              <w:rPr>
                <w:b/>
                <w:bCs/>
                <w:lang w:val="en-US" w:eastAsia="pl-PL"/>
              </w:rPr>
              <w:t xml:space="preserve"> </w:t>
            </w:r>
            <w:r w:rsidR="00DC4537" w:rsidRPr="00835E68">
              <w:rPr>
                <w:b/>
                <w:bCs/>
                <w:lang w:val="en-US" w:eastAsia="pl-PL"/>
              </w:rPr>
              <w:t xml:space="preserve">  </w:t>
            </w:r>
            <w:r w:rsidR="00845111" w:rsidRPr="00835E68">
              <w:rPr>
                <w:b/>
                <w:bCs/>
                <w:lang w:val="en-US" w:eastAsia="pl-PL"/>
              </w:rPr>
              <w:t>MAT1317</w:t>
            </w:r>
          </w:p>
          <w:p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Group of courses</w:t>
            </w:r>
            <w:r w:rsidR="00A363FE" w:rsidRPr="00835E68">
              <w:rPr>
                <w:b/>
                <w:bCs/>
                <w:lang w:val="en-US" w:eastAsia="pl-PL"/>
              </w:rPr>
              <w:t>:</w:t>
            </w:r>
            <w:r w:rsidRPr="00835E68">
              <w:rPr>
                <w:b/>
                <w:bCs/>
                <w:lang w:val="en-US" w:eastAsia="pl-PL"/>
              </w:rPr>
              <w:t xml:space="preserve"> </w:t>
            </w:r>
            <w:r w:rsidR="00DC4537" w:rsidRPr="00835E68">
              <w:rPr>
                <w:b/>
                <w:bCs/>
                <w:lang w:val="en-US" w:eastAsia="pl-PL"/>
              </w:rPr>
              <w:t xml:space="preserve">  </w:t>
            </w:r>
            <w:r w:rsidR="00C53808" w:rsidRPr="00835E68">
              <w:rPr>
                <w:b/>
                <w:bCs/>
                <w:lang w:val="en-US" w:eastAsia="pl-PL"/>
              </w:rPr>
              <w:t>YES</w:t>
            </w:r>
          </w:p>
        </w:tc>
      </w:tr>
    </w:tbl>
    <w:p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389"/>
        <w:gridCol w:w="1241"/>
        <w:gridCol w:w="901"/>
        <w:gridCol w:w="1083"/>
        <w:gridCol w:w="790"/>
        <w:gridCol w:w="881"/>
      </w:tblGrid>
      <w:tr w:rsidR="00835E68" w:rsidRPr="00835E68" w:rsidTr="00520351">
        <w:tc>
          <w:tcPr>
            <w:tcW w:w="4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505369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Exercise</w:t>
            </w:r>
            <w:proofErr w:type="spellEnd"/>
            <w:r w:rsidRPr="00835E68">
              <w:rPr>
                <w:sz w:val="22"/>
                <w:lang w:eastAsia="pl-PL"/>
              </w:rPr>
              <w:t xml:space="preserve"> </w:t>
            </w:r>
            <w:proofErr w:type="spellStart"/>
            <w:r w:rsidRPr="00835E68">
              <w:rPr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>Project</w:t>
            </w:r>
          </w:p>
        </w:tc>
        <w:tc>
          <w:tcPr>
            <w:tcW w:w="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835E68" w:rsidRPr="00835E68" w:rsidTr="00592F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Number of hours of organized University classes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:rsidTr="00592FD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270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Form of </w:t>
            </w:r>
            <w:proofErr w:type="spellStart"/>
            <w:r w:rsidRPr="00835E68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C53808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835E68">
              <w:rPr>
                <w:b/>
                <w:sz w:val="22"/>
                <w:szCs w:val="22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For a group of courses mark the final course (X)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835E68" w:rsidRDefault="00520351" w:rsidP="00784E52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835E68">
              <w:rPr>
                <w:sz w:val="20"/>
                <w:lang w:eastAsia="pl-PL"/>
              </w:rPr>
              <w:t>Number</w:t>
            </w:r>
            <w:proofErr w:type="spellEnd"/>
            <w:r w:rsidRPr="00835E68">
              <w:rPr>
                <w:sz w:val="20"/>
                <w:lang w:eastAsia="pl-PL"/>
              </w:rPr>
              <w:t xml:space="preserve"> of ECTS </w:t>
            </w:r>
            <w:proofErr w:type="spellStart"/>
            <w:r w:rsidRPr="00835E68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835E68" w:rsidRPr="00835E68" w:rsidTr="005F0C8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0351" w:rsidRPr="00835E68" w:rsidRDefault="00520351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18501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835E68">
              <w:rPr>
                <w:b/>
                <w:sz w:val="22"/>
                <w:szCs w:val="22"/>
              </w:rPr>
              <w:t>2,0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20351" w:rsidRPr="00835E68" w:rsidRDefault="00520351" w:rsidP="00784E5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56911" w:rsidRPr="00835E68" w:rsidRDefault="00B56911" w:rsidP="00784E52">
      <w:pPr>
        <w:spacing w:line="240" w:lineRule="auto"/>
        <w:rPr>
          <w:lang w:eastAsia="pl-PL"/>
        </w:rPr>
      </w:pPr>
      <w:r w:rsidRPr="00835E68">
        <w:rPr>
          <w:sz w:val="12"/>
          <w:lang w:eastAsia="pl-PL"/>
        </w:rPr>
        <w:t>*</w:t>
      </w:r>
      <w:proofErr w:type="spellStart"/>
      <w:r w:rsidRPr="00835E68">
        <w:rPr>
          <w:sz w:val="12"/>
          <w:lang w:eastAsia="pl-PL"/>
        </w:rPr>
        <w:t>delete</w:t>
      </w:r>
      <w:proofErr w:type="spellEnd"/>
      <w:r w:rsidRPr="00835E68">
        <w:rPr>
          <w:sz w:val="12"/>
          <w:lang w:eastAsia="pl-PL"/>
        </w:rPr>
        <w:t xml:space="preserve"> as </w:t>
      </w:r>
      <w:proofErr w:type="spellStart"/>
      <w:r w:rsidRPr="00835E68">
        <w:rPr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835E68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2" w:name="table03"/>
            <w:bookmarkEnd w:id="2"/>
            <w:r w:rsidRPr="00835E68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56911" w:rsidRPr="00835E68" w:rsidRDefault="00B56911" w:rsidP="00784E52">
            <w:pPr>
              <w:spacing w:after="0" w:line="240" w:lineRule="auto"/>
              <w:ind w:left="720" w:hanging="700"/>
              <w:rPr>
                <w:lang w:val="en-GB" w:eastAsia="pl-PL"/>
              </w:rPr>
            </w:pPr>
            <w:r w:rsidRPr="00835E68">
              <w:rPr>
                <w:lang w:val="en-US" w:eastAsia="pl-PL"/>
              </w:rPr>
              <w:t xml:space="preserve">1. </w:t>
            </w:r>
            <w:r w:rsidR="004C5D8A" w:rsidRPr="00835E68">
              <w:rPr>
                <w:lang w:val="en-US" w:eastAsia="pl-PL"/>
              </w:rPr>
              <w:t xml:space="preserve"> </w:t>
            </w:r>
            <w:r w:rsidR="00827379" w:rsidRPr="00835E68">
              <w:rPr>
                <w:lang w:val="en-US"/>
              </w:rPr>
              <w:t>High school graduation</w:t>
            </w:r>
            <w:r w:rsidR="00505369" w:rsidRPr="00835E68">
              <w:rPr>
                <w:lang w:val="en-US"/>
              </w:rPr>
              <w:t xml:space="preserve"> </w:t>
            </w:r>
            <w:r w:rsidR="00A7460A" w:rsidRPr="00835E68">
              <w:rPr>
                <w:lang w:val="en-US"/>
              </w:rPr>
              <w:t>in mathematics (</w:t>
            </w:r>
            <w:r w:rsidR="00505369" w:rsidRPr="00835E68">
              <w:rPr>
                <w:lang w:val="en-US"/>
              </w:rPr>
              <w:t>at basic</w:t>
            </w:r>
            <w:r w:rsidR="005E21CE" w:rsidRPr="00835E68">
              <w:rPr>
                <w:lang w:val="en-US"/>
              </w:rPr>
              <w:t xml:space="preserve"> level</w:t>
            </w:r>
            <w:r w:rsidR="00A7460A" w:rsidRPr="00835E68">
              <w:rPr>
                <w:lang w:val="en-US"/>
              </w:rPr>
              <w:t>)</w:t>
            </w:r>
            <w:r w:rsidR="005E21CE" w:rsidRPr="00835E68">
              <w:rPr>
                <w:lang w:val="en-US"/>
              </w:rPr>
              <w:t>.</w:t>
            </w:r>
          </w:p>
        </w:tc>
      </w:tr>
    </w:tbl>
    <w:p w:rsidR="00B56911" w:rsidRPr="00835E68" w:rsidRDefault="00B56911" w:rsidP="00784E52">
      <w:pPr>
        <w:spacing w:line="240" w:lineRule="auto"/>
        <w:rPr>
          <w:lang w:eastAsia="pl-PL"/>
        </w:rPr>
      </w:pPr>
      <w:r w:rsidRPr="00835E68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835E68" w:rsidRPr="00835E68" w:rsidTr="00A42E2D">
        <w:trPr>
          <w:trHeight w:val="1565"/>
        </w:trPr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3" w:name="table04"/>
            <w:bookmarkEnd w:id="3"/>
            <w:r w:rsidRPr="00835E68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5E21CE" w:rsidRPr="00835E68" w:rsidRDefault="00B56911" w:rsidP="00784E52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C1</w:t>
            </w:r>
            <w:r w:rsidR="00A363FE" w:rsidRPr="00835E68">
              <w:rPr>
                <w:sz w:val="22"/>
                <w:lang w:val="en-US" w:eastAsia="pl-PL"/>
              </w:rPr>
              <w:t>.</w:t>
            </w:r>
            <w:r w:rsidR="005E21CE" w:rsidRPr="00835E68">
              <w:rPr>
                <w:sz w:val="22"/>
                <w:lang w:val="en-US" w:eastAsia="pl-PL"/>
              </w:rPr>
              <w:t xml:space="preserve"> </w:t>
            </w:r>
            <w:r w:rsidR="005E21CE" w:rsidRPr="00835E68">
              <w:rPr>
                <w:sz w:val="22"/>
                <w:lang w:val="en-US"/>
              </w:rPr>
              <w:t xml:space="preserve">Acquiring basic knowledge related to solving equations and inequalities involving elementary functions such as polynomials and rational functions, exponential and logarithmic functions. </w:t>
            </w:r>
          </w:p>
          <w:p w:rsidR="00330F05" w:rsidRPr="00835E68" w:rsidRDefault="00827379" w:rsidP="00784E52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835E68">
              <w:rPr>
                <w:sz w:val="22"/>
                <w:szCs w:val="22"/>
                <w:lang w:val="en-US"/>
              </w:rPr>
              <w:t>C</w:t>
            </w:r>
            <w:r w:rsidR="00A7460A" w:rsidRPr="00835E68">
              <w:rPr>
                <w:sz w:val="22"/>
                <w:szCs w:val="22"/>
                <w:lang w:val="en-US"/>
              </w:rPr>
              <w:t>2</w:t>
            </w:r>
            <w:r w:rsidR="00164D35" w:rsidRPr="00835E68">
              <w:rPr>
                <w:sz w:val="22"/>
                <w:szCs w:val="22"/>
                <w:lang w:val="en-US"/>
              </w:rPr>
              <w:t>.</w:t>
            </w:r>
            <w:r w:rsidRPr="00835E68">
              <w:rPr>
                <w:sz w:val="22"/>
                <w:szCs w:val="22"/>
                <w:lang w:val="en-US"/>
              </w:rPr>
              <w:t xml:space="preserve"> </w:t>
            </w:r>
            <w:r w:rsidR="005E21CE" w:rsidRPr="00835E68">
              <w:rPr>
                <w:sz w:val="22"/>
                <w:szCs w:val="22"/>
                <w:lang w:val="en-US"/>
              </w:rPr>
              <w:t>Learning</w:t>
            </w:r>
            <w:r w:rsidR="00330F05" w:rsidRPr="00835E68">
              <w:rPr>
                <w:sz w:val="22"/>
                <w:lang w:val="en-US" w:eastAsia="pl-PL"/>
              </w:rPr>
              <w:t xml:space="preserve"> the basic concepts</w:t>
            </w:r>
            <w:r w:rsidR="00164D35" w:rsidRPr="00835E68">
              <w:rPr>
                <w:sz w:val="22"/>
                <w:lang w:val="en-US" w:eastAsia="pl-PL"/>
              </w:rPr>
              <w:t>, theorems, methods and applications of calculus of functions of one</w:t>
            </w:r>
            <w:r w:rsidR="005E21CE" w:rsidRPr="00835E68">
              <w:rPr>
                <w:sz w:val="22"/>
                <w:lang w:val="en-US" w:eastAsia="pl-PL"/>
              </w:rPr>
              <w:t xml:space="preserve"> and two variables</w:t>
            </w:r>
            <w:r w:rsidR="00164D35" w:rsidRPr="00835E68">
              <w:rPr>
                <w:sz w:val="22"/>
                <w:lang w:val="en-US" w:eastAsia="pl-PL"/>
              </w:rPr>
              <w:t xml:space="preserve"> </w:t>
            </w:r>
            <w:r w:rsidR="00330F05" w:rsidRPr="00835E68">
              <w:rPr>
                <w:sz w:val="22"/>
                <w:lang w:val="en-US" w:eastAsia="pl-PL"/>
              </w:rPr>
              <w:t>.</w:t>
            </w:r>
          </w:p>
          <w:p w:rsidR="00B56911" w:rsidRPr="00835E68" w:rsidRDefault="00827379" w:rsidP="00784E52">
            <w:pPr>
              <w:spacing w:after="0"/>
              <w:rPr>
                <w:lang w:val="en-US" w:eastAsia="pl-PL"/>
              </w:rPr>
            </w:pPr>
            <w:r w:rsidRPr="00835E68">
              <w:rPr>
                <w:sz w:val="22"/>
                <w:szCs w:val="22"/>
                <w:lang w:val="en-US"/>
              </w:rPr>
              <w:t>C</w:t>
            </w:r>
            <w:r w:rsidR="00A7460A" w:rsidRPr="00835E68">
              <w:rPr>
                <w:sz w:val="22"/>
                <w:szCs w:val="22"/>
                <w:lang w:val="en-US"/>
              </w:rPr>
              <w:t>3</w:t>
            </w:r>
            <w:r w:rsidRPr="00835E68">
              <w:rPr>
                <w:sz w:val="22"/>
                <w:szCs w:val="22"/>
                <w:lang w:val="en-US"/>
              </w:rPr>
              <w:t xml:space="preserve">. </w:t>
            </w:r>
            <w:r w:rsidR="005E21CE" w:rsidRPr="00835E68">
              <w:rPr>
                <w:sz w:val="22"/>
                <w:lang w:val="en-US" w:eastAsia="pl-PL"/>
              </w:rPr>
              <w:t xml:space="preserve">Constructing </w:t>
            </w:r>
            <w:r w:rsidR="00330F05" w:rsidRPr="00835E68">
              <w:rPr>
                <w:sz w:val="22"/>
                <w:lang w:val="en-US" w:eastAsia="pl-PL"/>
              </w:rPr>
              <w:t xml:space="preserve">mathematical models </w:t>
            </w:r>
            <w:r w:rsidR="005E21CE" w:rsidRPr="00835E68">
              <w:rPr>
                <w:sz w:val="22"/>
                <w:lang w:val="en-US" w:eastAsia="pl-PL"/>
              </w:rPr>
              <w:t xml:space="preserve">with the aim of </w:t>
            </w:r>
            <w:r w:rsidR="00330F05" w:rsidRPr="00835E68">
              <w:rPr>
                <w:sz w:val="22"/>
                <w:lang w:val="en-US" w:eastAsia="pl-PL"/>
              </w:rPr>
              <w:t>appli</w:t>
            </w:r>
            <w:r w:rsidR="005E21CE" w:rsidRPr="00835E68">
              <w:rPr>
                <w:sz w:val="22"/>
                <w:lang w:val="en-US" w:eastAsia="pl-PL"/>
              </w:rPr>
              <w:t xml:space="preserve">cations </w:t>
            </w:r>
            <w:r w:rsidR="00330F05" w:rsidRPr="00835E68">
              <w:rPr>
                <w:sz w:val="22"/>
                <w:lang w:val="en-US" w:eastAsia="pl-PL"/>
              </w:rPr>
              <w:t>in econom</w:t>
            </w:r>
            <w:r w:rsidR="005E21CE" w:rsidRPr="00835E68">
              <w:rPr>
                <w:sz w:val="22"/>
                <w:lang w:val="en-US" w:eastAsia="pl-PL"/>
              </w:rPr>
              <w:t>y</w:t>
            </w:r>
            <w:r w:rsidR="00330F05" w:rsidRPr="00835E68">
              <w:rPr>
                <w:sz w:val="22"/>
                <w:lang w:val="en-US" w:eastAsia="pl-PL"/>
              </w:rPr>
              <w:t xml:space="preserve"> and technology.</w:t>
            </w:r>
            <w:r w:rsidR="00330F05" w:rsidRPr="00835E68">
              <w:rPr>
                <w:lang w:val="en-US" w:eastAsia="pl-PL"/>
              </w:rPr>
              <w:t xml:space="preserve"> </w:t>
            </w:r>
          </w:p>
        </w:tc>
      </w:tr>
    </w:tbl>
    <w:p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835E68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5E68" w:rsidRPr="00551CD3" w:rsidRDefault="00835E68" w:rsidP="00835E68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>
              <w:rPr>
                <w:b/>
                <w:bCs/>
                <w:sz w:val="22"/>
                <w:lang w:val="en-US" w:eastAsia="pl-PL"/>
              </w:rPr>
              <w:t>LEARNING OUTCOMES</w:t>
            </w:r>
          </w:p>
          <w:p w:rsidR="00B56911" w:rsidRPr="00835E68" w:rsidRDefault="00680B4C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R</w:t>
            </w:r>
            <w:r w:rsidR="00B56911" w:rsidRPr="00835E68">
              <w:rPr>
                <w:lang w:val="en-US" w:eastAsia="pl-PL"/>
              </w:rPr>
              <w:t>elat</w:t>
            </w:r>
            <w:r w:rsidR="00DC754F" w:rsidRPr="00835E68">
              <w:rPr>
                <w:lang w:val="en-US" w:eastAsia="pl-PL"/>
              </w:rPr>
              <w:t>ing</w:t>
            </w:r>
            <w:r w:rsidR="00B56911" w:rsidRPr="00835E68">
              <w:rPr>
                <w:lang w:val="en-US" w:eastAsia="pl-PL"/>
              </w:rPr>
              <w:t xml:space="preserve"> to knowledge</w:t>
            </w:r>
            <w:r w:rsidR="00DC754F" w:rsidRPr="00835E68">
              <w:rPr>
                <w:lang w:val="en-US" w:eastAsia="pl-PL"/>
              </w:rPr>
              <w:t>, the student</w:t>
            </w:r>
            <w:r w:rsidR="00B56911" w:rsidRPr="00835E68">
              <w:rPr>
                <w:lang w:val="en-US" w:eastAsia="pl-PL"/>
              </w:rPr>
              <w:t>:</w:t>
            </w:r>
          </w:p>
          <w:p w:rsidR="00680B4C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PEK_W01</w:t>
            </w:r>
            <w:r w:rsidR="00680B4C" w:rsidRPr="00835E68">
              <w:rPr>
                <w:lang w:val="en-US"/>
              </w:rPr>
              <w:t xml:space="preserve"> possesses basic knowledge essential for solving equations and inequalities involving absolute value, polynomials, and rational, expone</w:t>
            </w:r>
            <w:r w:rsidR="00DC754F" w:rsidRPr="00835E68">
              <w:rPr>
                <w:lang w:val="en-US"/>
              </w:rPr>
              <w:t>ntial and logarithmic functions</w:t>
            </w:r>
            <w:r w:rsidR="00680B4C" w:rsidRPr="00835E68">
              <w:rPr>
                <w:lang w:val="en-US"/>
              </w:rPr>
              <w:t xml:space="preserve"> </w:t>
            </w:r>
          </w:p>
          <w:p w:rsidR="00437828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PEK_W0</w:t>
            </w:r>
            <w:r w:rsidR="00A7460A" w:rsidRPr="00835E68">
              <w:rPr>
                <w:lang w:val="en-US"/>
              </w:rPr>
              <w:t>2</w:t>
            </w:r>
            <w:r w:rsidRPr="00835E68">
              <w:rPr>
                <w:lang w:val="en-US"/>
              </w:rPr>
              <w:t xml:space="preserve">  </w:t>
            </w:r>
            <w:r w:rsidR="00DC754F" w:rsidRPr="00835E68">
              <w:rPr>
                <w:lang w:val="en-US"/>
              </w:rPr>
              <w:t>k</w:t>
            </w:r>
            <w:r w:rsidR="00437828" w:rsidRPr="00835E68">
              <w:rPr>
                <w:lang w:val="en-US"/>
              </w:rPr>
              <w:t xml:space="preserve">nows basic properties of elementary functions and basics of </w:t>
            </w:r>
            <w:r w:rsidR="00164D35" w:rsidRPr="00835E68">
              <w:rPr>
                <w:lang w:val="en-US"/>
              </w:rPr>
              <w:t>different</w:t>
            </w:r>
            <w:r w:rsidR="007736AA" w:rsidRPr="00835E68">
              <w:rPr>
                <w:lang w:val="en-US"/>
              </w:rPr>
              <w:t>ial calculus</w:t>
            </w:r>
            <w:r w:rsidR="00437828" w:rsidRPr="00835E68">
              <w:rPr>
                <w:lang w:val="en-US"/>
              </w:rPr>
              <w:t xml:space="preserve"> and integral calculus of </w:t>
            </w:r>
            <w:r w:rsidR="007736AA" w:rsidRPr="00835E68">
              <w:rPr>
                <w:lang w:val="en-US"/>
              </w:rPr>
              <w:t>function</w:t>
            </w:r>
            <w:r w:rsidR="00437828" w:rsidRPr="00835E68">
              <w:rPr>
                <w:lang w:val="en-US"/>
              </w:rPr>
              <w:t xml:space="preserve"> of one </w:t>
            </w:r>
            <w:r w:rsidR="007736AA" w:rsidRPr="00835E68">
              <w:rPr>
                <w:lang w:val="en-US"/>
              </w:rPr>
              <w:t>variable</w:t>
            </w:r>
            <w:r w:rsidR="00437828" w:rsidRPr="00835E68">
              <w:rPr>
                <w:lang w:val="en-US"/>
              </w:rPr>
              <w:t xml:space="preserve"> </w:t>
            </w:r>
          </w:p>
          <w:p w:rsidR="006D603D" w:rsidRPr="00835E68" w:rsidRDefault="00DC754F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PEK_W0</w:t>
            </w:r>
            <w:r w:rsidR="00A7460A" w:rsidRPr="00835E68">
              <w:rPr>
                <w:lang w:val="en-US"/>
              </w:rPr>
              <w:t>3</w:t>
            </w:r>
            <w:r w:rsidRPr="00835E68">
              <w:rPr>
                <w:lang w:val="en-US"/>
              </w:rPr>
              <w:t xml:space="preserve"> possesses basic knowledge of</w:t>
            </w:r>
            <w:r w:rsidR="00437828" w:rsidRPr="00835E68">
              <w:rPr>
                <w:lang w:val="en-US"/>
              </w:rPr>
              <w:t xml:space="preserve"> calculus of functions of two variables.</w:t>
            </w:r>
            <w:r w:rsidR="007736AA" w:rsidRPr="00835E68">
              <w:rPr>
                <w:lang w:val="en-US"/>
              </w:rPr>
              <w:t xml:space="preserve"> </w:t>
            </w:r>
            <w:r w:rsidR="007736AA" w:rsidRPr="00835E68">
              <w:rPr>
                <w:sz w:val="28"/>
                <w:lang w:val="en-US"/>
              </w:rPr>
              <w:t xml:space="preserve"> </w:t>
            </w:r>
          </w:p>
          <w:p w:rsidR="001365EF" w:rsidRPr="00835E68" w:rsidRDefault="001365EF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A7460A" w:rsidRPr="00835E68" w:rsidRDefault="00A7460A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B56911" w:rsidRPr="00835E68" w:rsidRDefault="00437828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R</w:t>
            </w:r>
            <w:r w:rsidR="00B56911" w:rsidRPr="00835E68">
              <w:rPr>
                <w:lang w:val="en-US" w:eastAsia="pl-PL"/>
              </w:rPr>
              <w:t>elat</w:t>
            </w:r>
            <w:r w:rsidR="00DC754F" w:rsidRPr="00835E68">
              <w:rPr>
                <w:lang w:val="en-US" w:eastAsia="pl-PL"/>
              </w:rPr>
              <w:t>ing</w:t>
            </w:r>
            <w:r w:rsidR="00B56911" w:rsidRPr="00835E68">
              <w:rPr>
                <w:lang w:val="en-US" w:eastAsia="pl-PL"/>
              </w:rPr>
              <w:t xml:space="preserve"> to skills</w:t>
            </w:r>
            <w:r w:rsidRPr="00835E68">
              <w:rPr>
                <w:lang w:val="en-US" w:eastAsia="pl-PL"/>
              </w:rPr>
              <w:t>, the student</w:t>
            </w:r>
            <w:r w:rsidR="00B56911" w:rsidRPr="00835E68">
              <w:rPr>
                <w:lang w:val="en-US" w:eastAsia="pl-PL"/>
              </w:rPr>
              <w:t>:</w:t>
            </w:r>
          </w:p>
          <w:p w:rsidR="00DF72AB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lastRenderedPageBreak/>
              <w:t xml:space="preserve">PEK_U01  </w:t>
            </w:r>
            <w:r w:rsidR="00DF72AB" w:rsidRPr="00835E68">
              <w:rPr>
                <w:lang w:val="en-US"/>
              </w:rPr>
              <w:t xml:space="preserve">is capable of solving equations and inequalities involving absolute value, polynomials, and rational, exponential and logarithmic functions </w:t>
            </w:r>
          </w:p>
          <w:p w:rsidR="00DF72AB" w:rsidRPr="00835E68" w:rsidRDefault="006D603D" w:rsidP="00784E52">
            <w:pPr>
              <w:tabs>
                <w:tab w:val="left" w:pos="719"/>
              </w:tabs>
              <w:spacing w:after="0"/>
              <w:ind w:left="720" w:hanging="720"/>
              <w:rPr>
                <w:lang w:val="en-US"/>
              </w:rPr>
            </w:pPr>
            <w:r w:rsidRPr="00835E68">
              <w:rPr>
                <w:lang w:val="en-US"/>
              </w:rPr>
              <w:t>PEK_U0</w:t>
            </w:r>
            <w:r w:rsidR="00A7460A" w:rsidRPr="00835E68">
              <w:rPr>
                <w:lang w:val="en-US"/>
              </w:rPr>
              <w:t>2</w:t>
            </w:r>
            <w:r w:rsidRPr="00835E68">
              <w:rPr>
                <w:lang w:val="en-US"/>
              </w:rPr>
              <w:t xml:space="preserve">  </w:t>
            </w:r>
            <w:r w:rsidR="00DF72AB" w:rsidRPr="00835E68">
              <w:rPr>
                <w:lang w:val="en-US"/>
              </w:rPr>
              <w:t xml:space="preserve">can calculate limits of sequences and functions, can determine asymptotes of functions, can calculate derivatives of functions and interpret calculation results, can calculate and interpret indefinite and definite integrals </w:t>
            </w:r>
          </w:p>
          <w:p w:rsidR="006D603D" w:rsidRPr="00835E68" w:rsidRDefault="00A7460A" w:rsidP="00784E52">
            <w:pPr>
              <w:tabs>
                <w:tab w:val="left" w:pos="719"/>
              </w:tabs>
              <w:spacing w:after="0"/>
              <w:ind w:left="720" w:hanging="720"/>
              <w:rPr>
                <w:i/>
                <w:iCs/>
                <w:lang w:val="en-US"/>
              </w:rPr>
            </w:pPr>
            <w:r w:rsidRPr="00835E68">
              <w:rPr>
                <w:lang w:val="en-US"/>
              </w:rPr>
              <w:t>PEK_U03</w:t>
            </w:r>
            <w:r w:rsidR="006D603D" w:rsidRPr="00835E68">
              <w:rPr>
                <w:lang w:val="en-US"/>
              </w:rPr>
              <w:t xml:space="preserve">  </w:t>
            </w:r>
            <w:r w:rsidR="00DF72AB" w:rsidRPr="00835E68">
              <w:rPr>
                <w:lang w:val="en-US"/>
              </w:rPr>
              <w:t xml:space="preserve">is capable of finding </w:t>
            </w:r>
            <w:r w:rsidR="00FC12E2" w:rsidRPr="00835E68">
              <w:rPr>
                <w:rStyle w:val="Uwydatnienie"/>
                <w:i w:val="0"/>
                <w:lang w:val="en-US"/>
              </w:rPr>
              <w:t xml:space="preserve">extrema </w:t>
            </w:r>
            <w:r w:rsidR="00DF72AB" w:rsidRPr="00835E68">
              <w:rPr>
                <w:rStyle w:val="Uwydatnienie"/>
                <w:i w:val="0"/>
                <w:lang w:val="en-US"/>
              </w:rPr>
              <w:t>of functions of two variables.</w:t>
            </w:r>
          </w:p>
          <w:p w:rsidR="001365EF" w:rsidRPr="00835E68" w:rsidRDefault="001365EF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B56911" w:rsidRPr="00835E68" w:rsidRDefault="00DF72AB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R</w:t>
            </w:r>
            <w:r w:rsidR="00B56911" w:rsidRPr="00835E68">
              <w:rPr>
                <w:lang w:val="en-US" w:eastAsia="pl-PL"/>
              </w:rPr>
              <w:t>elating to social competences</w:t>
            </w:r>
            <w:r w:rsidRPr="00835E68">
              <w:rPr>
                <w:lang w:val="en-US" w:eastAsia="pl-PL"/>
              </w:rPr>
              <w:t>, the student</w:t>
            </w:r>
            <w:r w:rsidR="00B56911" w:rsidRPr="00835E68">
              <w:rPr>
                <w:lang w:val="en-US" w:eastAsia="pl-PL"/>
              </w:rPr>
              <w:t>:</w:t>
            </w:r>
          </w:p>
          <w:p w:rsidR="007736AA" w:rsidRPr="00835E68" w:rsidRDefault="00B56911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PEK_K01</w:t>
            </w:r>
            <w:r w:rsidR="001365EF" w:rsidRPr="00835E68">
              <w:rPr>
                <w:lang w:val="en-US" w:eastAsia="pl-PL"/>
              </w:rPr>
              <w:t xml:space="preserve"> </w:t>
            </w:r>
            <w:r w:rsidR="00221F6D" w:rsidRPr="00835E68">
              <w:rPr>
                <w:lang w:val="en-US" w:eastAsia="pl-PL"/>
              </w:rPr>
              <w:t>can</w:t>
            </w:r>
            <w:r w:rsidR="00AA47AD" w:rsidRPr="00835E68">
              <w:rPr>
                <w:lang w:val="en-US" w:eastAsia="pl-PL"/>
              </w:rPr>
              <w:t>,</w:t>
            </w:r>
            <w:r w:rsidR="00221F6D" w:rsidRPr="00835E68">
              <w:rPr>
                <w:lang w:val="en-US" w:eastAsia="pl-PL"/>
              </w:rPr>
              <w:t xml:space="preserve"> without assistance</w:t>
            </w:r>
            <w:r w:rsidR="00AA47AD" w:rsidRPr="00835E68">
              <w:rPr>
                <w:lang w:val="en-US" w:eastAsia="pl-PL"/>
              </w:rPr>
              <w:t>,</w:t>
            </w:r>
            <w:r w:rsidR="00221F6D" w:rsidRPr="00835E68">
              <w:rPr>
                <w:lang w:val="en-US" w:eastAsia="pl-PL"/>
              </w:rPr>
              <w:t xml:space="preserve"> search for </w:t>
            </w:r>
            <w:r w:rsidR="00AA47AD" w:rsidRPr="00835E68">
              <w:rPr>
                <w:lang w:val="en-US" w:eastAsia="pl-PL"/>
              </w:rPr>
              <w:t xml:space="preserve">necessary </w:t>
            </w:r>
            <w:r w:rsidR="00221F6D" w:rsidRPr="00835E68">
              <w:rPr>
                <w:lang w:val="en-US" w:eastAsia="pl-PL"/>
              </w:rPr>
              <w:t xml:space="preserve">information </w:t>
            </w:r>
            <w:r w:rsidR="00AA47AD" w:rsidRPr="00835E68">
              <w:rPr>
                <w:lang w:val="en-US" w:eastAsia="pl-PL"/>
              </w:rPr>
              <w:t>in the literature</w:t>
            </w:r>
          </w:p>
          <w:p w:rsidR="00B56911" w:rsidRPr="00835E68" w:rsidRDefault="006D603D" w:rsidP="00784E52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835E68">
              <w:rPr>
                <w:lang w:val="en-US"/>
              </w:rPr>
              <w:t xml:space="preserve">PEK_K02  </w:t>
            </w:r>
            <w:r w:rsidR="00C944DD" w:rsidRPr="00835E68">
              <w:rPr>
                <w:rStyle w:val="hps"/>
                <w:lang w:val="en"/>
              </w:rPr>
              <w:t>understands the need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for systematic and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independent work on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mastery of</w:t>
            </w:r>
            <w:r w:rsidR="00C944DD" w:rsidRPr="00835E68">
              <w:rPr>
                <w:lang w:val="en"/>
              </w:rPr>
              <w:t xml:space="preserve"> </w:t>
            </w:r>
            <w:r w:rsidR="00C944DD" w:rsidRPr="00835E68">
              <w:rPr>
                <w:rStyle w:val="hps"/>
                <w:lang w:val="en"/>
              </w:rPr>
              <w:t>course material</w:t>
            </w:r>
            <w:r w:rsidR="00DF72AB" w:rsidRPr="00835E68">
              <w:rPr>
                <w:rStyle w:val="hps"/>
                <w:lang w:val="en"/>
              </w:rPr>
              <w:t>.</w:t>
            </w:r>
          </w:p>
        </w:tc>
      </w:tr>
    </w:tbl>
    <w:p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04"/>
        <w:gridCol w:w="7685"/>
        <w:gridCol w:w="836"/>
      </w:tblGrid>
      <w:tr w:rsidR="00835E68" w:rsidRPr="00835E68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835E68">
              <w:rPr>
                <w:b/>
                <w:bCs/>
                <w:lang w:eastAsia="pl-PL"/>
              </w:rPr>
              <w:t>PROGRAMME CONTENT</w:t>
            </w:r>
          </w:p>
        </w:tc>
      </w:tr>
      <w:tr w:rsidR="00835E68" w:rsidRPr="00835E68" w:rsidTr="00A21927">
        <w:trPr>
          <w:trHeight w:val="15"/>
        </w:trPr>
        <w:tc>
          <w:tcPr>
            <w:tcW w:w="83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835E68" w:rsidRDefault="009E1947" w:rsidP="00784E52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proofErr w:type="spellStart"/>
            <w:r w:rsidRPr="00835E68">
              <w:rPr>
                <w:b/>
                <w:bCs/>
                <w:lang w:eastAsia="pl-PL"/>
              </w:rPr>
              <w:t>L</w:t>
            </w:r>
            <w:r w:rsidR="00B56911" w:rsidRPr="00835E68">
              <w:rPr>
                <w:b/>
                <w:bCs/>
                <w:lang w:eastAsia="pl-PL"/>
              </w:rPr>
              <w:t>ecture</w:t>
            </w:r>
            <w:r w:rsidRPr="00835E68">
              <w:rPr>
                <w:b/>
                <w:bCs/>
                <w:lang w:eastAsia="pl-PL"/>
              </w:rPr>
              <w:t>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835E68" w:rsidRDefault="00943755" w:rsidP="00784E52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lang w:eastAsia="pl-PL"/>
              </w:rPr>
            </w:pP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835E68">
              <w:rPr>
                <w:b/>
                <w:bCs/>
                <w:sz w:val="18"/>
                <w:lang w:eastAsia="pl-PL"/>
              </w:rPr>
              <w:t xml:space="preserve"> </w:t>
            </w:r>
          </w:p>
          <w:p w:rsidR="00B56911" w:rsidRPr="00835E68" w:rsidRDefault="00943755" w:rsidP="00784E52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r w:rsidRPr="00835E68">
              <w:rPr>
                <w:b/>
                <w:bCs/>
                <w:sz w:val="18"/>
                <w:lang w:eastAsia="pl-PL"/>
              </w:rPr>
              <w:t xml:space="preserve">of </w:t>
            </w: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835E68" w:rsidRDefault="00DF72AB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B56911" w:rsidRPr="00835E68">
              <w:rPr>
                <w:lang w:eastAsia="pl-PL"/>
              </w:rPr>
              <w:t xml:space="preserve"> 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B56911" w:rsidRPr="00835E68" w:rsidRDefault="00090FF9" w:rsidP="00784E52">
            <w:pPr>
              <w:spacing w:after="0" w:line="240" w:lineRule="auto"/>
              <w:rPr>
                <w:sz w:val="22"/>
                <w:lang w:val="en-US" w:eastAsia="pl-PL"/>
              </w:rPr>
            </w:pPr>
            <w:r w:rsidRPr="00835E68">
              <w:rPr>
                <w:sz w:val="22"/>
                <w:lang w:val="en-US" w:eastAsia="pl-PL"/>
              </w:rPr>
              <w:t>Absolute value; equations and inequalities. Geometric interpretation. Economy based examples.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C944DD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2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DF72AB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C944DD" w:rsidRPr="00835E68">
              <w:rPr>
                <w:lang w:eastAsia="pl-PL"/>
              </w:rPr>
              <w:t xml:space="preserve"> 2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090FF9" w:rsidP="00784E52">
            <w:pPr>
              <w:spacing w:after="0"/>
              <w:rPr>
                <w:sz w:val="22"/>
                <w:szCs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Polynomials and rational functions; </w:t>
            </w:r>
            <w:proofErr w:type="spellStart"/>
            <w:r w:rsidRPr="00835E68">
              <w:rPr>
                <w:sz w:val="22"/>
                <w:lang w:val="en-US"/>
              </w:rPr>
              <w:t>eq</w:t>
            </w:r>
            <w:r w:rsidRPr="00835E68">
              <w:rPr>
                <w:rStyle w:val="hps"/>
                <w:sz w:val="22"/>
                <w:lang w:val="en"/>
              </w:rPr>
              <w:t>uations</w:t>
            </w:r>
            <w:proofErr w:type="spellEnd"/>
            <w:r w:rsidRPr="00835E68">
              <w:rPr>
                <w:rStyle w:val="hps"/>
                <w:sz w:val="22"/>
                <w:lang w:val="en"/>
              </w:rPr>
              <w:t xml:space="preserve"> and inequalities. Graphical interpretation.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:rsidTr="00A21927">
        <w:trPr>
          <w:trHeight w:val="56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DF72AB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C944DD" w:rsidRPr="00835E68">
              <w:rPr>
                <w:lang w:eastAsia="pl-PL"/>
              </w:rPr>
              <w:t xml:space="preserve"> 3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520351" w:rsidP="00784E52">
            <w:pPr>
              <w:snapToGrid w:val="0"/>
              <w:spacing w:before="20" w:after="20"/>
              <w:rPr>
                <w:bCs/>
                <w:sz w:val="22"/>
              </w:rPr>
            </w:pPr>
            <w:r w:rsidRPr="00835E68">
              <w:rPr>
                <w:bCs/>
                <w:sz w:val="22"/>
                <w:lang w:val="en-US"/>
              </w:rPr>
              <w:t xml:space="preserve">Exponential and logarithmic functions. Natural logarithm. Graphs of functions. Simplifying algebraic expressions involving exponentials and logarithms. </w:t>
            </w:r>
            <w:proofErr w:type="spellStart"/>
            <w:r w:rsidRPr="00835E68">
              <w:rPr>
                <w:bCs/>
                <w:sz w:val="22"/>
              </w:rPr>
              <w:t>Economy</w:t>
            </w:r>
            <w:proofErr w:type="spellEnd"/>
            <w:r w:rsidRPr="00835E68">
              <w:rPr>
                <w:bCs/>
                <w:sz w:val="22"/>
              </w:rPr>
              <w:t xml:space="preserve"> </w:t>
            </w:r>
            <w:proofErr w:type="spellStart"/>
            <w:r w:rsidRPr="00835E68">
              <w:rPr>
                <w:bCs/>
                <w:sz w:val="22"/>
              </w:rPr>
              <w:t>based</w:t>
            </w:r>
            <w:proofErr w:type="spellEnd"/>
            <w:r w:rsidRPr="00835E68">
              <w:rPr>
                <w:bCs/>
                <w:sz w:val="22"/>
              </w:rPr>
              <w:t xml:space="preserve"> </w:t>
            </w:r>
            <w:proofErr w:type="spellStart"/>
            <w:r w:rsidRPr="00835E68">
              <w:rPr>
                <w:bCs/>
                <w:sz w:val="22"/>
              </w:rPr>
              <w:t>examples</w:t>
            </w:r>
            <w:proofErr w:type="spellEnd"/>
            <w:r w:rsidRPr="00835E68">
              <w:rPr>
                <w:bCs/>
                <w:sz w:val="22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2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090FF9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A7460A" w:rsidRPr="00835E68">
              <w:rPr>
                <w:lang w:eastAsia="pl-PL"/>
              </w:rPr>
              <w:t xml:space="preserve"> 4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090FF9" w:rsidP="00784E52">
            <w:pPr>
              <w:snapToGrid w:val="0"/>
              <w:spacing w:before="20" w:after="20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Limits of sequences, basic properties of limits</w:t>
            </w:r>
            <w:r w:rsidR="008C4451" w:rsidRPr="00835E68">
              <w:rPr>
                <w:sz w:val="22"/>
                <w:lang w:val="en-US"/>
              </w:rPr>
              <w:t xml:space="preserve">. </w:t>
            </w:r>
            <w:r w:rsidRPr="00835E68">
              <w:rPr>
                <w:sz w:val="22"/>
                <w:lang w:val="en-US"/>
              </w:rPr>
              <w:t xml:space="preserve">Applications of  a </w:t>
            </w:r>
            <w:r w:rsidR="008C4451" w:rsidRPr="00835E68">
              <w:rPr>
                <w:sz w:val="22"/>
                <w:lang w:val="en-US"/>
              </w:rPr>
              <w:t xml:space="preserve">geometric </w:t>
            </w:r>
            <w:r w:rsidRPr="00835E68">
              <w:rPr>
                <w:sz w:val="22"/>
                <w:lang w:val="en-US"/>
              </w:rPr>
              <w:t xml:space="preserve">sequence and </w:t>
            </w:r>
            <w:r w:rsidR="008C4451" w:rsidRPr="00835E68">
              <w:rPr>
                <w:sz w:val="22"/>
                <w:lang w:val="en-US"/>
              </w:rPr>
              <w:t>arit</w:t>
            </w:r>
            <w:r w:rsidRPr="00835E68">
              <w:rPr>
                <w:sz w:val="22"/>
                <w:lang w:val="en-US"/>
              </w:rPr>
              <w:t>h</w:t>
            </w:r>
            <w:r w:rsidR="008C4451" w:rsidRPr="00835E68">
              <w:rPr>
                <w:sz w:val="22"/>
                <w:lang w:val="en-US"/>
              </w:rPr>
              <w:t>metic sequence in econom</w:t>
            </w:r>
            <w:r w:rsidRPr="00835E68">
              <w:rPr>
                <w:sz w:val="22"/>
                <w:lang w:val="en-US"/>
              </w:rPr>
              <w:t>y</w:t>
            </w:r>
            <w:r w:rsidR="008C4451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2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090FF9" w:rsidP="00784E52">
            <w:pPr>
              <w:spacing w:before="20" w:after="20" w:line="15" w:lineRule="atLeast"/>
              <w:rPr>
                <w:lang w:eastAsia="pl-PL"/>
              </w:rPr>
            </w:pPr>
            <w:r w:rsidRPr="00835E68">
              <w:rPr>
                <w:lang w:eastAsia="pl-PL"/>
              </w:rPr>
              <w:t>Lec</w:t>
            </w:r>
            <w:r w:rsidR="00A7460A" w:rsidRPr="00835E68">
              <w:rPr>
                <w:lang w:eastAsia="pl-PL"/>
              </w:rPr>
              <w:t xml:space="preserve"> 5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8C4451" w:rsidP="00784E52">
            <w:pPr>
              <w:spacing w:before="30" w:after="30"/>
              <w:rPr>
                <w:sz w:val="22"/>
              </w:rPr>
            </w:pPr>
            <w:r w:rsidRPr="00835E68">
              <w:rPr>
                <w:sz w:val="22"/>
                <w:lang w:val="en-US"/>
              </w:rPr>
              <w:t>Limit of a function. Continu</w:t>
            </w:r>
            <w:r w:rsidR="00090FF9" w:rsidRPr="00835E68">
              <w:rPr>
                <w:sz w:val="22"/>
                <w:lang w:val="en-US"/>
              </w:rPr>
              <w:t>ity</w:t>
            </w:r>
            <w:r w:rsidRPr="00835E68">
              <w:rPr>
                <w:sz w:val="22"/>
                <w:lang w:val="en-US"/>
              </w:rPr>
              <w:t xml:space="preserve">. Asymptotes. </w:t>
            </w:r>
            <w:r w:rsidR="00A458D2" w:rsidRPr="00835E68">
              <w:rPr>
                <w:sz w:val="22"/>
                <w:lang w:val="en-US"/>
              </w:rPr>
              <w:t>Examples of applications.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A7460A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A7460A" w:rsidRPr="00835E68">
              <w:rPr>
                <w:lang w:val="en-US" w:eastAsia="pl-PL"/>
              </w:rPr>
              <w:t xml:space="preserve"> 6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A458D2" w:rsidP="00784E52">
            <w:pPr>
              <w:snapToGrid w:val="0"/>
              <w:spacing w:before="20" w:after="20"/>
              <w:jc w:val="both"/>
              <w:rPr>
                <w:sz w:val="22"/>
                <w:shd w:val="clear" w:color="auto" w:fill="FFFFFF"/>
                <w:lang w:val="en-US"/>
              </w:rPr>
            </w:pPr>
            <w:r w:rsidRPr="00835E68">
              <w:rPr>
                <w:sz w:val="22"/>
                <w:lang w:val="en-US"/>
              </w:rPr>
              <w:t>The derivative of a function; g</w:t>
            </w:r>
            <w:r w:rsidR="000C2C84" w:rsidRPr="00835E68">
              <w:rPr>
                <w:sz w:val="22"/>
                <w:lang w:val="en-US"/>
              </w:rPr>
              <w:t>eometric and physical interpretation</w:t>
            </w:r>
            <w:r w:rsidRPr="00835E68">
              <w:rPr>
                <w:sz w:val="22"/>
                <w:lang w:val="en-US"/>
              </w:rPr>
              <w:t xml:space="preserve">. </w:t>
            </w:r>
            <w:proofErr w:type="spellStart"/>
            <w:r w:rsidRPr="00835E68">
              <w:rPr>
                <w:sz w:val="22"/>
              </w:rPr>
              <w:t>Rules</w:t>
            </w:r>
            <w:proofErr w:type="spellEnd"/>
            <w:r w:rsidRPr="00835E68">
              <w:rPr>
                <w:sz w:val="22"/>
              </w:rPr>
              <w:t xml:space="preserve"> of </w:t>
            </w:r>
            <w:proofErr w:type="spellStart"/>
            <w:r w:rsidRPr="00835E68">
              <w:rPr>
                <w:sz w:val="22"/>
              </w:rPr>
              <w:t>differentiation</w:t>
            </w:r>
            <w:proofErr w:type="spellEnd"/>
            <w:r w:rsidRPr="00835E68">
              <w:rPr>
                <w:sz w:val="22"/>
              </w:rPr>
              <w:t xml:space="preserve">. Chain </w:t>
            </w:r>
            <w:proofErr w:type="spellStart"/>
            <w:r w:rsidRPr="00835E68">
              <w:rPr>
                <w:sz w:val="22"/>
              </w:rPr>
              <w:t>rule</w:t>
            </w:r>
            <w:proofErr w:type="spellEnd"/>
            <w:r w:rsidRPr="00835E68">
              <w:rPr>
                <w:sz w:val="22"/>
              </w:rPr>
              <w:t>.</w:t>
            </w:r>
            <w:r w:rsidR="000C2C84" w:rsidRPr="00835E68">
              <w:rPr>
                <w:sz w:val="22"/>
                <w:lang w:val="en-US"/>
              </w:rPr>
              <w:t xml:space="preserve"> </w:t>
            </w:r>
            <w:r w:rsidR="008C4451" w:rsidRPr="00835E68">
              <w:rPr>
                <w:sz w:val="22"/>
                <w:lang w:val="en-US"/>
              </w:rPr>
              <w:t>Higher order derivatives</w:t>
            </w:r>
            <w:r w:rsidRPr="00835E68">
              <w:rPr>
                <w:sz w:val="22"/>
                <w:lang w:val="en-US"/>
              </w:rPr>
              <w:t>. Applications.</w:t>
            </w:r>
            <w:r w:rsidR="008C4451" w:rsidRPr="00835E68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A7460A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A458D2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A7460A" w:rsidRPr="00835E68">
              <w:rPr>
                <w:lang w:val="en-US" w:eastAsia="pl-PL"/>
              </w:rPr>
              <w:t xml:space="preserve"> 7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A458D2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Intervals of m</w:t>
            </w:r>
            <w:r w:rsidR="008C4451" w:rsidRPr="00835E68">
              <w:rPr>
                <w:sz w:val="22"/>
                <w:lang w:val="en-US"/>
              </w:rPr>
              <w:t>onotonicity</w:t>
            </w:r>
            <w:r w:rsidRPr="00835E68">
              <w:rPr>
                <w:sz w:val="22"/>
                <w:lang w:val="en-US"/>
              </w:rPr>
              <w:t xml:space="preserve"> of a function</w:t>
            </w:r>
            <w:r w:rsidR="008C4451" w:rsidRPr="00835E68">
              <w:rPr>
                <w:sz w:val="22"/>
                <w:lang w:val="en-US"/>
              </w:rPr>
              <w:t>. Lo</w:t>
            </w:r>
            <w:r w:rsidRPr="00835E68">
              <w:rPr>
                <w:sz w:val="22"/>
                <w:lang w:val="en-US"/>
              </w:rPr>
              <w:t>c</w:t>
            </w:r>
            <w:r w:rsidR="008C4451" w:rsidRPr="00835E68">
              <w:rPr>
                <w:sz w:val="22"/>
                <w:lang w:val="en-US"/>
              </w:rPr>
              <w:t>al</w:t>
            </w:r>
            <w:r w:rsidRPr="00835E68">
              <w:rPr>
                <w:sz w:val="22"/>
                <w:lang w:val="en-US"/>
              </w:rPr>
              <w:t xml:space="preserve"> and global extrema</w:t>
            </w:r>
            <w:r w:rsidR="008C4451" w:rsidRPr="00835E68">
              <w:rPr>
                <w:sz w:val="22"/>
                <w:lang w:val="en-US"/>
              </w:rPr>
              <w:t>.</w:t>
            </w:r>
            <w:r w:rsidR="000C2C84" w:rsidRPr="00835E68">
              <w:rPr>
                <w:sz w:val="22"/>
                <w:lang w:val="en-US"/>
              </w:rPr>
              <w:t xml:space="preserve"> </w:t>
            </w:r>
            <w:r w:rsidRPr="00835E68">
              <w:rPr>
                <w:sz w:val="22"/>
                <w:lang w:val="en-US"/>
              </w:rPr>
              <w:t>Intervals of c</w:t>
            </w:r>
            <w:r w:rsidR="000C2C84" w:rsidRPr="00835E68">
              <w:rPr>
                <w:sz w:val="22"/>
                <w:lang w:val="en-US"/>
              </w:rPr>
              <w:t>onvex</w:t>
            </w:r>
            <w:r w:rsidR="00DB700E" w:rsidRPr="00835E68">
              <w:rPr>
                <w:sz w:val="22"/>
                <w:lang w:val="en-US"/>
              </w:rPr>
              <w:t>ity</w:t>
            </w:r>
            <w:r w:rsidRPr="00835E68">
              <w:rPr>
                <w:sz w:val="22"/>
                <w:lang w:val="en-US"/>
              </w:rPr>
              <w:t xml:space="preserve"> and concavity</w:t>
            </w:r>
            <w:r w:rsidR="00DB700E" w:rsidRPr="00835E68">
              <w:rPr>
                <w:sz w:val="22"/>
                <w:lang w:val="en-US"/>
              </w:rPr>
              <w:t xml:space="preserve">. </w:t>
            </w:r>
            <w:r w:rsidR="0003260B" w:rsidRPr="00835E68">
              <w:rPr>
                <w:sz w:val="22"/>
                <w:lang w:val="en-US"/>
              </w:rPr>
              <w:t>Study of graphs</w:t>
            </w:r>
            <w:r w:rsidR="000C2C84" w:rsidRPr="00835E68">
              <w:rPr>
                <w:sz w:val="22"/>
                <w:lang w:val="en-US"/>
              </w:rPr>
              <w:t xml:space="preserve"> of function</w:t>
            </w:r>
            <w:r w:rsidR="0003260B" w:rsidRPr="00835E68">
              <w:rPr>
                <w:sz w:val="22"/>
                <w:lang w:val="en-US"/>
              </w:rPr>
              <w:t>s</w:t>
            </w:r>
            <w:r w:rsidR="000C2C84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A458D2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A458D2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A7460A" w:rsidRPr="00835E68">
              <w:rPr>
                <w:lang w:val="en-US" w:eastAsia="pl-PL"/>
              </w:rPr>
              <w:t xml:space="preserve"> 8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E41429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Indefinite integral</w:t>
            </w:r>
            <w:r w:rsidR="000C2C84" w:rsidRPr="00835E68">
              <w:rPr>
                <w:sz w:val="22"/>
                <w:lang w:val="en-US"/>
              </w:rPr>
              <w:t>,</w:t>
            </w:r>
            <w:r w:rsidRPr="00835E68">
              <w:rPr>
                <w:sz w:val="22"/>
                <w:lang w:val="en-US"/>
              </w:rPr>
              <w:t xml:space="preserve"> definition and</w:t>
            </w:r>
            <w:r w:rsidR="000C2C84" w:rsidRPr="00835E68">
              <w:rPr>
                <w:sz w:val="22"/>
                <w:lang w:val="en-US"/>
              </w:rPr>
              <w:t xml:space="preserve"> basic properties. In</w:t>
            </w:r>
            <w:r w:rsidRPr="00835E68">
              <w:rPr>
                <w:sz w:val="22"/>
                <w:lang w:val="en-US"/>
              </w:rPr>
              <w:t>definite integral of certain classes of functions, including polynomials and exponential functions. In</w:t>
            </w:r>
            <w:r w:rsidR="000C2C84" w:rsidRPr="00835E68">
              <w:rPr>
                <w:sz w:val="22"/>
                <w:lang w:val="en-US"/>
              </w:rPr>
              <w:t xml:space="preserve">tegration by parts and </w:t>
            </w:r>
            <w:r w:rsidRPr="00835E68">
              <w:rPr>
                <w:sz w:val="22"/>
                <w:lang w:val="en-US"/>
              </w:rPr>
              <w:t xml:space="preserve">by </w:t>
            </w:r>
            <w:r w:rsidR="000C2C84" w:rsidRPr="00835E68">
              <w:rPr>
                <w:sz w:val="22"/>
                <w:lang w:val="en-US"/>
              </w:rPr>
              <w:t>substitution.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C944DD" w:rsidRPr="00835E68">
              <w:rPr>
                <w:lang w:val="en-US" w:eastAsia="pl-PL"/>
              </w:rPr>
              <w:t xml:space="preserve"> </w:t>
            </w:r>
            <w:r w:rsidR="00A7460A" w:rsidRPr="00835E68">
              <w:rPr>
                <w:lang w:val="en-US" w:eastAsia="pl-PL"/>
              </w:rPr>
              <w:t>9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C5625F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Definite integral; d</w:t>
            </w:r>
            <w:r w:rsidR="004A5442" w:rsidRPr="00835E68">
              <w:rPr>
                <w:sz w:val="22"/>
                <w:lang w:val="en-US"/>
              </w:rPr>
              <w:t>efinition</w:t>
            </w:r>
            <w:r w:rsidRPr="00835E68">
              <w:rPr>
                <w:sz w:val="22"/>
                <w:lang w:val="en-US"/>
              </w:rPr>
              <w:t xml:space="preserve"> and basic properties. G</w:t>
            </w:r>
            <w:r w:rsidR="004A5442" w:rsidRPr="00835E68">
              <w:rPr>
                <w:sz w:val="22"/>
                <w:lang w:val="en-US"/>
              </w:rPr>
              <w:t>eometric interpretation</w:t>
            </w:r>
            <w:r w:rsidRPr="00835E68">
              <w:rPr>
                <w:sz w:val="22"/>
                <w:lang w:val="en-US"/>
              </w:rPr>
              <w:t>.</w:t>
            </w:r>
            <w:r w:rsidR="004A5442" w:rsidRPr="00835E68">
              <w:rPr>
                <w:sz w:val="22"/>
                <w:lang w:val="en-US"/>
              </w:rPr>
              <w:t xml:space="preserve"> </w:t>
            </w:r>
            <w:r w:rsidR="00157FDE" w:rsidRPr="00835E68">
              <w:rPr>
                <w:sz w:val="22"/>
                <w:lang w:val="en-US"/>
              </w:rPr>
              <w:t>Connection between definite and indefinite integral</w:t>
            </w:r>
            <w:r w:rsidR="004A5442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C944DD" w:rsidRPr="00835E68">
              <w:rPr>
                <w:lang w:val="en-US" w:eastAsia="pl-PL"/>
              </w:rPr>
              <w:t xml:space="preserve"> 1</w:t>
            </w:r>
            <w:r w:rsidR="00A7460A" w:rsidRPr="00835E68">
              <w:rPr>
                <w:lang w:val="en-US" w:eastAsia="pl-PL"/>
              </w:rPr>
              <w:t>0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4A5442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Applications of </w:t>
            </w:r>
            <w:r w:rsidR="00A7460A" w:rsidRPr="00835E68">
              <w:rPr>
                <w:sz w:val="22"/>
                <w:lang w:val="en-US"/>
              </w:rPr>
              <w:t xml:space="preserve">definite </w:t>
            </w:r>
            <w:r w:rsidRPr="00835E68">
              <w:rPr>
                <w:sz w:val="22"/>
                <w:lang w:val="en-US"/>
              </w:rPr>
              <w:t>integral</w:t>
            </w:r>
            <w:r w:rsidR="00A7460A" w:rsidRPr="00835E68">
              <w:rPr>
                <w:sz w:val="22"/>
                <w:lang w:val="en-US"/>
              </w:rPr>
              <w:t>s</w:t>
            </w:r>
            <w:r w:rsidR="00157FDE" w:rsidRPr="00835E68">
              <w:rPr>
                <w:sz w:val="22"/>
                <w:lang w:val="en-US"/>
              </w:rPr>
              <w:t>.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2</w:t>
            </w:r>
          </w:p>
        </w:tc>
      </w:tr>
      <w:tr w:rsidR="00835E68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E41429" w:rsidP="00784E52">
            <w:pPr>
              <w:spacing w:before="20" w:after="20" w:line="15" w:lineRule="atLeast"/>
              <w:rPr>
                <w:lang w:val="en-US" w:eastAsia="pl-PL"/>
              </w:rPr>
            </w:pPr>
            <w:proofErr w:type="spellStart"/>
            <w:r w:rsidRPr="00835E68">
              <w:rPr>
                <w:lang w:val="en-US" w:eastAsia="pl-PL"/>
              </w:rPr>
              <w:t>Lec</w:t>
            </w:r>
            <w:proofErr w:type="spellEnd"/>
            <w:r w:rsidR="00C944DD" w:rsidRPr="00835E68">
              <w:rPr>
                <w:lang w:val="en-US" w:eastAsia="pl-PL"/>
              </w:rPr>
              <w:t xml:space="preserve"> 1</w:t>
            </w:r>
            <w:r w:rsidR="00A7460A" w:rsidRPr="00835E68">
              <w:rPr>
                <w:lang w:val="en-US" w:eastAsia="pl-PL"/>
              </w:rPr>
              <w:t>1</w:t>
            </w: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4A5442" w:rsidP="00784E52">
            <w:pPr>
              <w:snapToGrid w:val="0"/>
              <w:spacing w:before="20" w:after="20"/>
              <w:jc w:val="both"/>
              <w:rPr>
                <w:bCs/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Functions of two or more variables. Partial derivatives</w:t>
            </w:r>
            <w:r w:rsidR="00763854" w:rsidRPr="00835E68">
              <w:rPr>
                <w:sz w:val="22"/>
                <w:lang w:val="en-US"/>
              </w:rPr>
              <w:t>;</w:t>
            </w:r>
            <w:r w:rsidR="00A7460A" w:rsidRPr="00835E68">
              <w:rPr>
                <w:sz w:val="22"/>
                <w:lang w:val="en-US"/>
              </w:rPr>
              <w:t xml:space="preserve"> </w:t>
            </w:r>
            <w:r w:rsidR="00763854" w:rsidRPr="00835E68">
              <w:rPr>
                <w:sz w:val="22"/>
                <w:lang w:val="en-US"/>
              </w:rPr>
              <w:t>geometric interpretation. Partial derivatives of composite functions. Local extrema of functions of two variables</w:t>
            </w:r>
            <w:r w:rsidRPr="00835E68">
              <w:rPr>
                <w:sz w:val="22"/>
                <w:lang w:val="en-US"/>
              </w:rPr>
              <w:t>.</w:t>
            </w:r>
            <w:r w:rsidR="00763854" w:rsidRPr="00835E68">
              <w:rPr>
                <w:sz w:val="22"/>
                <w:lang w:val="en-US"/>
              </w:rPr>
              <w:t xml:space="preserve"> </w:t>
            </w:r>
            <w:r w:rsidRPr="00835E68">
              <w:rPr>
                <w:sz w:val="22"/>
                <w:lang w:val="en-US"/>
              </w:rPr>
              <w:t xml:space="preserve"> </w:t>
            </w:r>
            <w:r w:rsidR="00763854" w:rsidRPr="00835E68">
              <w:rPr>
                <w:sz w:val="22"/>
                <w:lang w:val="en-US"/>
              </w:rPr>
              <w:t xml:space="preserve">Applications </w:t>
            </w:r>
            <w:r w:rsidR="00A7460A" w:rsidRPr="00835E68">
              <w:rPr>
                <w:sz w:val="22"/>
                <w:lang w:val="en-US"/>
              </w:rPr>
              <w:t>and examples</w:t>
            </w:r>
            <w:r w:rsidR="00763854" w:rsidRPr="00835E68">
              <w:rPr>
                <w:sz w:val="22"/>
                <w:lang w:val="en-US"/>
              </w:rPr>
              <w:t>.</w:t>
            </w:r>
            <w:r w:rsidRPr="00835E68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157FDE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4</w:t>
            </w:r>
          </w:p>
        </w:tc>
      </w:tr>
      <w:tr w:rsidR="00C944DD" w:rsidRPr="00835E68" w:rsidTr="00A21927">
        <w:trPr>
          <w:trHeight w:val="15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C944DD" w:rsidP="00784E52">
            <w:pPr>
              <w:spacing w:after="0" w:line="240" w:lineRule="auto"/>
              <w:rPr>
                <w:sz w:val="2"/>
                <w:lang w:val="en-US" w:eastAsia="pl-PL"/>
              </w:rPr>
            </w:pPr>
          </w:p>
        </w:tc>
        <w:tc>
          <w:tcPr>
            <w:tcW w:w="7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944DD" w:rsidRPr="00835E68" w:rsidRDefault="00C944DD" w:rsidP="00784E52">
            <w:pPr>
              <w:spacing w:before="20" w:after="20" w:line="15" w:lineRule="atLeast"/>
              <w:rPr>
                <w:sz w:val="22"/>
                <w:szCs w:val="22"/>
                <w:lang w:eastAsia="pl-PL"/>
              </w:rPr>
            </w:pPr>
            <w:r w:rsidRPr="00835E68">
              <w:rPr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835E68">
              <w:rPr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44DD" w:rsidRPr="00835E68" w:rsidRDefault="00C944DD" w:rsidP="00784E52">
            <w:pPr>
              <w:spacing w:after="0" w:line="240" w:lineRule="auto"/>
              <w:jc w:val="center"/>
              <w:rPr>
                <w:sz w:val="22"/>
                <w:szCs w:val="22"/>
                <w:lang w:eastAsia="pl-PL"/>
              </w:rPr>
            </w:pPr>
            <w:r w:rsidRPr="00835E68">
              <w:rPr>
                <w:sz w:val="22"/>
                <w:szCs w:val="22"/>
                <w:lang w:eastAsia="pl-PL"/>
              </w:rPr>
              <w:t>30</w:t>
            </w:r>
          </w:p>
        </w:tc>
      </w:tr>
    </w:tbl>
    <w:p w:rsidR="00B56911" w:rsidRPr="00835E68" w:rsidRDefault="00B56911" w:rsidP="00784E52">
      <w:pPr>
        <w:spacing w:line="240" w:lineRule="auto"/>
        <w:rPr>
          <w:vanish/>
          <w:lang w:eastAsia="pl-PL"/>
        </w:rPr>
      </w:pPr>
      <w:bookmarkStart w:id="6" w:name="table07"/>
      <w:bookmarkStart w:id="7" w:name="table08"/>
      <w:bookmarkEnd w:id="6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655"/>
        <w:gridCol w:w="831"/>
      </w:tblGrid>
      <w:tr w:rsidR="00835E68" w:rsidRPr="00835E68" w:rsidTr="0055471B">
        <w:tc>
          <w:tcPr>
            <w:tcW w:w="83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9E1947" w:rsidP="00784E52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C</w:t>
            </w:r>
            <w:r w:rsidR="00A21927" w:rsidRPr="00835E68">
              <w:rPr>
                <w:b/>
                <w:bCs/>
                <w:lang w:val="en-US" w:eastAsia="pl-PL"/>
              </w:rPr>
              <w:t>lass</w:t>
            </w:r>
            <w:r w:rsidRPr="00835E68">
              <w:rPr>
                <w:b/>
                <w:bCs/>
                <w:lang w:val="en-US" w:eastAsia="pl-PL"/>
              </w:rPr>
              <w:t>es</w:t>
            </w:r>
            <w:bookmarkStart w:id="8" w:name="_GoBack"/>
            <w:bookmarkEnd w:id="8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2E2D" w:rsidRPr="00835E68" w:rsidRDefault="00B56911" w:rsidP="00784E52">
            <w:pPr>
              <w:spacing w:after="0" w:line="240" w:lineRule="auto"/>
              <w:jc w:val="center"/>
              <w:rPr>
                <w:b/>
                <w:bCs/>
                <w:sz w:val="18"/>
                <w:lang w:eastAsia="pl-PL"/>
              </w:rPr>
            </w:pP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</w:p>
          <w:p w:rsidR="00B56911" w:rsidRPr="00835E68" w:rsidRDefault="00B56911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b/>
                <w:bCs/>
                <w:sz w:val="18"/>
                <w:lang w:eastAsia="pl-PL"/>
              </w:rPr>
              <w:t xml:space="preserve">of </w:t>
            </w:r>
            <w:proofErr w:type="spellStart"/>
            <w:r w:rsidRPr="00835E68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55471B" w:rsidRPr="00835E68">
              <w:rPr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BE4E35" w:rsidP="00784E52">
            <w:pPr>
              <w:spacing w:after="0"/>
              <w:jc w:val="both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Absolute value: solving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BE4E35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55471B" w:rsidRPr="00835E68">
              <w:rPr>
                <w:sz w:val="22"/>
                <w:lang w:eastAsia="pl-PL"/>
              </w:rPr>
              <w:t>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BE4E35" w:rsidP="00784E52">
            <w:pPr>
              <w:spacing w:after="0"/>
              <w:jc w:val="both"/>
              <w:rPr>
                <w:sz w:val="22"/>
                <w:shd w:val="clear" w:color="auto" w:fill="FFFFFF"/>
                <w:lang w:val="en-US"/>
              </w:rPr>
            </w:pPr>
            <w:r w:rsidRPr="00835E68">
              <w:rPr>
                <w:sz w:val="22"/>
                <w:shd w:val="clear" w:color="auto" w:fill="FFFFFF"/>
                <w:lang w:val="en-US"/>
              </w:rPr>
              <w:t>Decomposition of a polynomial into irreducible components. Solving polynomial and rational (functions) equations and inequalities.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55471B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835E68" w:rsidRDefault="00BE4E35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lastRenderedPageBreak/>
              <w:t>Ex 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835E68" w:rsidRDefault="00BE4E35" w:rsidP="00784E52">
            <w:pPr>
              <w:spacing w:after="0"/>
              <w:rPr>
                <w:sz w:val="22"/>
                <w:lang w:val="en-US" w:eastAsia="pl-PL"/>
              </w:rPr>
            </w:pPr>
            <w:r w:rsidRPr="00835E68">
              <w:rPr>
                <w:rStyle w:val="hps"/>
                <w:sz w:val="22"/>
                <w:lang w:val="en"/>
              </w:rPr>
              <w:t>Equations and inequalities</w:t>
            </w:r>
            <w:r w:rsidRPr="00835E68">
              <w:rPr>
                <w:sz w:val="22"/>
                <w:lang w:val="en"/>
              </w:rPr>
              <w:t xml:space="preserve"> </w:t>
            </w:r>
            <w:r w:rsidRPr="00835E68">
              <w:rPr>
                <w:rStyle w:val="hps"/>
                <w:sz w:val="22"/>
                <w:lang w:val="en"/>
              </w:rPr>
              <w:t xml:space="preserve">with </w:t>
            </w:r>
            <w:r w:rsidRPr="00835E68">
              <w:rPr>
                <w:sz w:val="22"/>
                <w:lang w:val="en-US"/>
              </w:rPr>
              <w:t>exponential and logarithmic functions</w:t>
            </w:r>
            <w:r w:rsidRPr="00835E68">
              <w:rPr>
                <w:sz w:val="22"/>
                <w:lang w:val="en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4E35" w:rsidRPr="00835E68" w:rsidRDefault="00BE4E35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880A78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Computing proper and improper limits of sequences.</w:t>
            </w:r>
            <w:r w:rsidR="00ED3BF2" w:rsidRPr="00835E68">
              <w:rPr>
                <w:sz w:val="22"/>
                <w:lang w:val="en-US"/>
              </w:rPr>
              <w:t xml:space="preserve">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55471B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835E68" w:rsidRDefault="00880A78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835E68" w:rsidRDefault="00880A78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Computing proper and improper limits of functions.</w:t>
            </w:r>
            <w:r w:rsidRPr="00835E68">
              <w:rPr>
                <w:b/>
                <w:bCs/>
                <w:sz w:val="22"/>
                <w:lang w:val="en-US"/>
              </w:rPr>
              <w:t xml:space="preserve"> </w:t>
            </w:r>
            <w:r w:rsidRPr="00835E68">
              <w:rPr>
                <w:sz w:val="22"/>
                <w:lang w:val="en-US"/>
              </w:rPr>
              <w:t>Asymptotes. Verifying continuity of functions.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835E68" w:rsidRDefault="00E01E5C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0639" w:rsidRPr="00835E68" w:rsidRDefault="00880A78" w:rsidP="00784E52">
            <w:pPr>
              <w:spacing w:after="0"/>
              <w:rPr>
                <w:sz w:val="22"/>
              </w:rPr>
            </w:pPr>
            <w:r w:rsidRPr="00835E68">
              <w:rPr>
                <w:sz w:val="22"/>
                <w:lang w:val="en-US"/>
              </w:rPr>
              <w:t xml:space="preserve">Computing </w:t>
            </w:r>
            <w:r w:rsidR="00B80639" w:rsidRPr="00835E68">
              <w:rPr>
                <w:sz w:val="22"/>
                <w:lang w:val="en-US"/>
              </w:rPr>
              <w:t>derivative</w:t>
            </w:r>
            <w:r w:rsidRPr="00835E68">
              <w:rPr>
                <w:sz w:val="22"/>
                <w:lang w:val="en-US"/>
              </w:rPr>
              <w:t>s</w:t>
            </w:r>
            <w:r w:rsidR="00B80639" w:rsidRPr="00835E68">
              <w:rPr>
                <w:sz w:val="22"/>
                <w:lang w:val="en-US"/>
              </w:rPr>
              <w:t xml:space="preserve"> of </w:t>
            </w:r>
            <w:r w:rsidRPr="00835E68">
              <w:rPr>
                <w:sz w:val="22"/>
                <w:lang w:val="en-US"/>
              </w:rPr>
              <w:t>various</w:t>
            </w:r>
            <w:r w:rsidR="00B80639" w:rsidRPr="00835E68">
              <w:rPr>
                <w:sz w:val="22"/>
                <w:lang w:val="en-US"/>
              </w:rPr>
              <w:t xml:space="preserve"> function</w:t>
            </w:r>
            <w:r w:rsidRPr="00835E68">
              <w:rPr>
                <w:sz w:val="22"/>
                <w:lang w:val="en-US"/>
              </w:rPr>
              <w:t>s using r</w:t>
            </w:r>
            <w:r w:rsidR="00B80639" w:rsidRPr="00835E68">
              <w:rPr>
                <w:sz w:val="22"/>
                <w:lang w:val="en-US"/>
              </w:rPr>
              <w:t xml:space="preserve">ules of differentiation. </w:t>
            </w:r>
            <w:r w:rsidR="00F84EA2" w:rsidRPr="00835E68">
              <w:rPr>
                <w:rStyle w:val="hps"/>
                <w:lang w:val="en"/>
              </w:rPr>
              <w:t>Tangent line</w:t>
            </w:r>
            <w:r w:rsidR="00F84EA2" w:rsidRPr="00835E68">
              <w:rPr>
                <w:rStyle w:val="shorttext"/>
                <w:lang w:val="en"/>
              </w:rPr>
              <w:t xml:space="preserve"> </w:t>
            </w:r>
            <w:r w:rsidR="00F84EA2" w:rsidRPr="00835E68">
              <w:rPr>
                <w:rStyle w:val="hps"/>
                <w:lang w:val="en"/>
              </w:rPr>
              <w:t>to the graph</w:t>
            </w:r>
            <w:r w:rsidR="00B80639" w:rsidRPr="00835E68">
              <w:rPr>
                <w:sz w:val="22"/>
                <w:lang w:val="en-US"/>
              </w:rPr>
              <w:t xml:space="preserve">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E01E5C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835E68" w:rsidRDefault="00880A78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835E68" w:rsidRDefault="00C02ECC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Determining local and global extrema of a function. </w:t>
            </w:r>
            <w:r w:rsidR="00880A78" w:rsidRPr="00835E68">
              <w:rPr>
                <w:sz w:val="22"/>
                <w:lang w:val="en-US"/>
              </w:rPr>
              <w:t xml:space="preserve"> </w:t>
            </w:r>
            <w:r w:rsidR="00DC754F" w:rsidRPr="00835E68">
              <w:rPr>
                <w:sz w:val="22"/>
                <w:lang w:val="en-US"/>
              </w:rPr>
              <w:t>Examination</w:t>
            </w:r>
            <w:r w:rsidR="00880A78" w:rsidRPr="00835E68">
              <w:rPr>
                <w:sz w:val="22"/>
              </w:rPr>
              <w:t xml:space="preserve"> of a </w:t>
            </w:r>
            <w:proofErr w:type="spellStart"/>
            <w:r w:rsidR="00880A78" w:rsidRPr="00835E68">
              <w:rPr>
                <w:sz w:val="22"/>
              </w:rPr>
              <w:t>function</w:t>
            </w:r>
            <w:proofErr w:type="spellEnd"/>
            <w:r w:rsidR="00880A78" w:rsidRPr="00835E68">
              <w:rPr>
                <w:sz w:val="22"/>
              </w:rPr>
              <w:t>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80A78" w:rsidRPr="00835E68" w:rsidRDefault="00880A78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E01E5C" w:rsidRPr="00835E68">
              <w:rPr>
                <w:sz w:val="22"/>
                <w:lang w:eastAsia="pl-PL"/>
              </w:rPr>
              <w:t>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02ECC" w:rsidRPr="00835E68" w:rsidRDefault="00F84EA2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Indefinite integral</w:t>
            </w:r>
            <w:r w:rsidR="00C02ECC" w:rsidRPr="00835E68">
              <w:rPr>
                <w:sz w:val="22"/>
                <w:lang w:val="en-US"/>
              </w:rPr>
              <w:t xml:space="preserve"> of elementary functions, including polynomials and exponentials.</w:t>
            </w:r>
          </w:p>
          <w:p w:rsidR="0055471B" w:rsidRPr="00835E68" w:rsidRDefault="00F84EA2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 xml:space="preserve">Integration by parts and </w:t>
            </w:r>
            <w:r w:rsidR="00C02ECC" w:rsidRPr="00835E68">
              <w:rPr>
                <w:sz w:val="22"/>
                <w:lang w:val="en-US"/>
              </w:rPr>
              <w:t xml:space="preserve"> by </w:t>
            </w:r>
            <w:r w:rsidRPr="00835E68">
              <w:rPr>
                <w:sz w:val="22"/>
                <w:lang w:val="en-US"/>
              </w:rPr>
              <w:t xml:space="preserve">substitution. 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880A78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 Ex</w:t>
            </w:r>
            <w:r w:rsidR="00880A78" w:rsidRPr="00835E68">
              <w:rPr>
                <w:sz w:val="22"/>
                <w:lang w:eastAsia="pl-PL"/>
              </w:rPr>
              <w:t xml:space="preserve"> </w:t>
            </w:r>
            <w:r w:rsidR="00E01E5C" w:rsidRPr="00835E68">
              <w:rPr>
                <w:sz w:val="22"/>
                <w:lang w:eastAsia="pl-PL"/>
              </w:rPr>
              <w:t>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1E43D6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Calculating definite integrals. Area of a flat region as an application of definite integral.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880A78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880A78" w:rsidRPr="00835E68">
              <w:rPr>
                <w:sz w:val="22"/>
                <w:lang w:eastAsia="pl-PL"/>
              </w:rPr>
              <w:t>1</w:t>
            </w:r>
            <w:r w:rsidR="00E01E5C" w:rsidRPr="00835E68">
              <w:rPr>
                <w:sz w:val="22"/>
                <w:lang w:eastAsia="pl-PL"/>
              </w:rPr>
              <w:t>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C02ECC" w:rsidP="00784E52">
            <w:pPr>
              <w:spacing w:after="0"/>
              <w:rPr>
                <w:sz w:val="22"/>
                <w:lang w:val="en-US"/>
              </w:rPr>
            </w:pPr>
            <w:r w:rsidRPr="00835E68">
              <w:rPr>
                <w:sz w:val="22"/>
                <w:lang w:val="en-US"/>
              </w:rPr>
              <w:t>Calculating partial derivatives. Finding local and global extrema of functions of two variables.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E01E5C" w:rsidP="00784E52">
            <w:pPr>
              <w:spacing w:after="0"/>
              <w:jc w:val="center"/>
            </w:pPr>
            <w:r w:rsidRPr="00835E68">
              <w:t>4</w:t>
            </w:r>
          </w:p>
        </w:tc>
      </w:tr>
      <w:tr w:rsidR="00835E68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A21927" w:rsidP="00784E52">
            <w:pPr>
              <w:spacing w:after="0"/>
              <w:rPr>
                <w:sz w:val="22"/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Ex </w:t>
            </w:r>
            <w:r w:rsidR="00880A78" w:rsidRPr="00835E68">
              <w:rPr>
                <w:sz w:val="22"/>
                <w:lang w:eastAsia="pl-PL"/>
              </w:rPr>
              <w:t>1</w:t>
            </w:r>
            <w:r w:rsidR="00E01E5C" w:rsidRPr="00835E68">
              <w:rPr>
                <w:sz w:val="22"/>
                <w:lang w:eastAsia="pl-PL"/>
              </w:rPr>
              <w:t>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55471B" w:rsidP="00784E52">
            <w:pPr>
              <w:spacing w:after="0" w:line="240" w:lineRule="auto"/>
              <w:rPr>
                <w:sz w:val="22"/>
              </w:rPr>
            </w:pPr>
            <w:proofErr w:type="spellStart"/>
            <w:r w:rsidRPr="00835E68">
              <w:rPr>
                <w:sz w:val="22"/>
              </w:rPr>
              <w:t>Tests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471B" w:rsidRPr="00835E68" w:rsidRDefault="0055471B" w:rsidP="00784E52">
            <w:pPr>
              <w:spacing w:after="0"/>
              <w:jc w:val="center"/>
            </w:pPr>
            <w:r w:rsidRPr="00835E68">
              <w:t>2</w:t>
            </w:r>
          </w:p>
        </w:tc>
      </w:tr>
      <w:tr w:rsidR="004324EA" w:rsidRPr="00835E68" w:rsidTr="0055471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sz w:val="22"/>
                <w:lang w:eastAsia="pl-PL"/>
              </w:rPr>
              <w:t xml:space="preserve">Total </w:t>
            </w:r>
            <w:proofErr w:type="spellStart"/>
            <w:r w:rsidRPr="00835E68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4324EA" w:rsidP="00784E52">
            <w:pPr>
              <w:spacing w:after="0" w:line="240" w:lineRule="auto"/>
              <w:jc w:val="center"/>
              <w:rPr>
                <w:lang w:eastAsia="pl-PL"/>
              </w:rPr>
            </w:pPr>
            <w:r w:rsidRPr="00835E68">
              <w:rPr>
                <w:lang w:eastAsia="pl-PL"/>
              </w:rPr>
              <w:t>30</w:t>
            </w:r>
          </w:p>
        </w:tc>
      </w:tr>
    </w:tbl>
    <w:p w:rsidR="00B56911" w:rsidRPr="00835E68" w:rsidRDefault="00B56911" w:rsidP="00784E52">
      <w:pPr>
        <w:spacing w:line="240" w:lineRule="auto"/>
        <w:rPr>
          <w:vanish/>
          <w:lang w:eastAsia="pl-PL"/>
        </w:rPr>
      </w:pPr>
      <w:bookmarkStart w:id="9" w:name="table09"/>
      <w:bookmarkStart w:id="10" w:name="table0A"/>
      <w:bookmarkStart w:id="11" w:name="table0B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835E68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835E68">
              <w:rPr>
                <w:b/>
                <w:bCs/>
                <w:lang w:eastAsia="pl-PL"/>
              </w:rPr>
              <w:t>TEACHING TOOLS USED</w:t>
            </w:r>
          </w:p>
        </w:tc>
      </w:tr>
      <w:tr w:rsidR="00835E68" w:rsidRPr="00835E68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A42E2D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B56911" w:rsidRPr="00835E68">
              <w:rPr>
                <w:lang w:val="en-US" w:eastAsia="pl-PL"/>
              </w:rPr>
              <w:t>1.</w:t>
            </w:r>
            <w:r w:rsidR="0088313E" w:rsidRPr="00835E68">
              <w:rPr>
                <w:lang w:val="en-US" w:eastAsia="pl-PL"/>
              </w:rPr>
              <w:t xml:space="preserve"> </w:t>
            </w:r>
            <w:r w:rsidRPr="00835E68">
              <w:rPr>
                <w:lang w:val="en-US" w:eastAsia="pl-PL"/>
              </w:rPr>
              <w:t>Lec</w:t>
            </w:r>
            <w:r w:rsidR="0088313E" w:rsidRPr="00835E68">
              <w:rPr>
                <w:lang w:val="en-US" w:eastAsia="pl-PL"/>
              </w:rPr>
              <w:t>ture – traditional method</w:t>
            </w:r>
          </w:p>
          <w:p w:rsidR="00B56911" w:rsidRPr="00835E68" w:rsidRDefault="00A42E2D" w:rsidP="00784E52">
            <w:pPr>
              <w:spacing w:after="0" w:line="240" w:lineRule="auto"/>
              <w:rPr>
                <w:i/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B56911" w:rsidRPr="00835E68">
              <w:rPr>
                <w:lang w:val="en-US" w:eastAsia="pl-PL"/>
              </w:rPr>
              <w:t>2.</w:t>
            </w:r>
            <w:r w:rsidR="001E43D6" w:rsidRPr="00835E68">
              <w:rPr>
                <w:lang w:val="en-US" w:eastAsia="pl-PL"/>
              </w:rPr>
              <w:t xml:space="preserve"> Exercise class</w:t>
            </w:r>
            <w:r w:rsidR="00C30AE6" w:rsidRPr="00835E68">
              <w:rPr>
                <w:lang w:val="en-US" w:eastAsia="pl-PL"/>
              </w:rPr>
              <w:t xml:space="preserve"> – traditional method</w:t>
            </w:r>
            <w:r w:rsidRPr="00835E68">
              <w:rPr>
                <w:lang w:val="en-US" w:eastAsia="pl-PL"/>
              </w:rPr>
              <w:t xml:space="preserve"> (</w:t>
            </w:r>
            <w:r w:rsidR="001E43D6" w:rsidRPr="00835E68">
              <w:rPr>
                <w:lang w:val="en-US" w:eastAsia="pl-PL"/>
              </w:rPr>
              <w:t xml:space="preserve">problems sessions </w:t>
            </w:r>
            <w:r w:rsidRPr="00835E68">
              <w:rPr>
                <w:rStyle w:val="Uwydatnienie"/>
                <w:i w:val="0"/>
                <w:lang w:val="en-US"/>
              </w:rPr>
              <w:t>and discussion)</w:t>
            </w:r>
          </w:p>
          <w:p w:rsidR="00B56911" w:rsidRPr="00835E68" w:rsidRDefault="00A42E2D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B56911" w:rsidRPr="00835E68">
              <w:rPr>
                <w:lang w:val="en-US" w:eastAsia="pl-PL"/>
              </w:rPr>
              <w:t>3.</w:t>
            </w:r>
            <w:r w:rsidR="001E43D6" w:rsidRPr="00835E68">
              <w:rPr>
                <w:lang w:val="en-US" w:eastAsia="pl-PL"/>
              </w:rPr>
              <w:t xml:space="preserve"> Office hours</w:t>
            </w:r>
          </w:p>
          <w:p w:rsidR="0088313E" w:rsidRPr="00835E68" w:rsidRDefault="00A42E2D" w:rsidP="00784E52">
            <w:pPr>
              <w:spacing w:after="0" w:line="240" w:lineRule="auto"/>
              <w:rPr>
                <w:lang w:val="en-US" w:eastAsia="pl-PL"/>
              </w:rPr>
            </w:pPr>
            <w:r w:rsidRPr="00835E68">
              <w:rPr>
                <w:lang w:val="en-US" w:eastAsia="pl-PL"/>
              </w:rPr>
              <w:t>N</w:t>
            </w:r>
            <w:r w:rsidR="0088313E" w:rsidRPr="00835E68">
              <w:rPr>
                <w:lang w:val="en-US" w:eastAsia="pl-PL"/>
              </w:rPr>
              <w:t xml:space="preserve">4. Student’s </w:t>
            </w:r>
            <w:r w:rsidR="001E43D6" w:rsidRPr="00835E68">
              <w:rPr>
                <w:lang w:val="en-US" w:eastAsia="pl-PL"/>
              </w:rPr>
              <w:t xml:space="preserve">individual </w:t>
            </w:r>
            <w:r w:rsidR="0088313E" w:rsidRPr="00835E68">
              <w:rPr>
                <w:lang w:val="en-US" w:eastAsia="pl-PL"/>
              </w:rPr>
              <w:t xml:space="preserve">work </w:t>
            </w:r>
            <w:r w:rsidR="00476401" w:rsidRPr="00835E68">
              <w:rPr>
                <w:lang w:val="en-US" w:eastAsia="pl-PL"/>
              </w:rPr>
              <w:t>–</w:t>
            </w:r>
            <w:r w:rsidR="0088313E" w:rsidRPr="00835E68">
              <w:rPr>
                <w:lang w:val="en-US" w:eastAsia="pl-PL"/>
              </w:rPr>
              <w:t xml:space="preserve"> </w:t>
            </w:r>
            <w:r w:rsidR="00476401" w:rsidRPr="00835E68">
              <w:rPr>
                <w:lang w:val="en-US" w:eastAsia="pl-PL"/>
              </w:rPr>
              <w:t xml:space="preserve">preparation for the </w:t>
            </w:r>
            <w:r w:rsidR="00C30AE6" w:rsidRPr="00835E68">
              <w:rPr>
                <w:lang w:val="en-US" w:eastAsia="pl-PL"/>
              </w:rPr>
              <w:t>classes</w:t>
            </w:r>
          </w:p>
        </w:tc>
      </w:tr>
    </w:tbl>
    <w:p w:rsidR="00ED67A7" w:rsidRPr="00835E68" w:rsidRDefault="00ED67A7" w:rsidP="00784E52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:rsidR="00835E68" w:rsidRPr="00551CD3" w:rsidRDefault="00835E68" w:rsidP="00835E68">
      <w:pPr>
        <w:spacing w:line="240" w:lineRule="auto"/>
        <w:jc w:val="center"/>
        <w:rPr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t xml:space="preserve">EVALUATION OF SUBJECT </w:t>
      </w:r>
      <w:r>
        <w:rPr>
          <w:b/>
          <w:bCs/>
          <w:sz w:val="22"/>
          <w:lang w:val="en-US" w:eastAsia="pl-PL"/>
        </w:rPr>
        <w:t xml:space="preserve">LEARNING OUTCOMES </w:t>
      </w:r>
      <w:r w:rsidRPr="00551CD3">
        <w:rPr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43"/>
        <w:gridCol w:w="2660"/>
        <w:gridCol w:w="4282"/>
      </w:tblGrid>
      <w:tr w:rsidR="00835E68" w:rsidRPr="00835E68" w:rsidTr="00D22876">
        <w:tc>
          <w:tcPr>
            <w:tcW w:w="2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5E68" w:rsidRPr="00551CD3" w:rsidRDefault="00835E68" w:rsidP="00C210E0">
            <w:pPr>
              <w:spacing w:after="0" w:line="240" w:lineRule="auto"/>
              <w:rPr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5E68" w:rsidRPr="00551CD3" w:rsidRDefault="00835E68" w:rsidP="00C210E0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sz w:val="22"/>
                <w:lang w:eastAsia="pl-PL"/>
              </w:rPr>
              <w:t>outcomes</w:t>
            </w:r>
            <w:proofErr w:type="spellEnd"/>
            <w:r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5E68" w:rsidRPr="00551CD3" w:rsidRDefault="00835E68" w:rsidP="00C210E0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 xml:space="preserve">Way of evaluating </w:t>
            </w:r>
            <w:r>
              <w:rPr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sz w:val="22"/>
                <w:lang w:val="en-US" w:eastAsia="pl-PL"/>
              </w:rPr>
              <w:t>achievement</w:t>
            </w:r>
          </w:p>
        </w:tc>
      </w:tr>
      <w:tr w:rsidR="00835E68" w:rsidRPr="00835E68" w:rsidTr="00C944DD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D22876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lang w:eastAsia="pl-PL"/>
              </w:rPr>
              <w:t>F - 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PEK_U</w:t>
            </w:r>
            <w:r w:rsidR="00C944DD" w:rsidRPr="00835E68">
              <w:rPr>
                <w:sz w:val="22"/>
                <w:szCs w:val="22"/>
              </w:rPr>
              <w:t>01-PEK_</w:t>
            </w:r>
            <w:r w:rsidRPr="00835E68">
              <w:rPr>
                <w:sz w:val="22"/>
                <w:szCs w:val="22"/>
              </w:rPr>
              <w:t>U0</w:t>
            </w:r>
            <w:r w:rsidR="00E01E5C" w:rsidRPr="00835E68">
              <w:rPr>
                <w:sz w:val="22"/>
                <w:szCs w:val="22"/>
              </w:rPr>
              <w:t>3</w:t>
            </w:r>
            <w:r w:rsidR="00C944DD" w:rsidRPr="00835E68">
              <w:rPr>
                <w:sz w:val="22"/>
                <w:szCs w:val="22"/>
              </w:rPr>
              <w:t xml:space="preserve"> </w:t>
            </w:r>
          </w:p>
          <w:p w:rsidR="00B56911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PEK_K01-</w:t>
            </w:r>
            <w:r w:rsidR="00C944DD" w:rsidRPr="00835E68">
              <w:rPr>
                <w:sz w:val="22"/>
                <w:szCs w:val="22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D22876" w:rsidP="00784E52">
            <w:pPr>
              <w:spacing w:after="0" w:line="240" w:lineRule="auto"/>
              <w:rPr>
                <w:lang w:val="en-GB" w:eastAsia="pl-PL"/>
              </w:rPr>
            </w:pPr>
            <w:r w:rsidRPr="00835E68">
              <w:rPr>
                <w:lang w:val="en-GB" w:eastAsia="pl-PL"/>
              </w:rPr>
              <w:t xml:space="preserve">oral presentations, </w:t>
            </w:r>
            <w:r w:rsidRPr="00835E68">
              <w:rPr>
                <w:rStyle w:val="hps"/>
                <w:lang w:val="en"/>
              </w:rPr>
              <w:t xml:space="preserve">quizzes, </w:t>
            </w:r>
            <w:r w:rsidRPr="00835E68">
              <w:rPr>
                <w:lang w:val="en-GB" w:eastAsia="pl-PL"/>
              </w:rPr>
              <w:t>tests</w:t>
            </w:r>
          </w:p>
        </w:tc>
      </w:tr>
      <w:tr w:rsidR="00835E68" w:rsidRPr="00835E6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D22876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lang w:eastAsia="pl-PL"/>
              </w:rPr>
              <w:t>F - Lec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PEK_W01-PEK_W</w:t>
            </w:r>
            <w:r w:rsidR="00F56E34" w:rsidRPr="00835E68">
              <w:rPr>
                <w:sz w:val="22"/>
                <w:szCs w:val="22"/>
              </w:rPr>
              <w:t>0</w:t>
            </w:r>
            <w:r w:rsidR="00E01E5C" w:rsidRPr="00835E68">
              <w:rPr>
                <w:sz w:val="22"/>
                <w:szCs w:val="22"/>
              </w:rPr>
              <w:t>3</w:t>
            </w:r>
          </w:p>
          <w:p w:rsidR="00B56911" w:rsidRPr="00835E68" w:rsidRDefault="00F56E34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D22876" w:rsidP="00784E52">
            <w:pPr>
              <w:spacing w:after="0" w:line="240" w:lineRule="auto"/>
              <w:rPr>
                <w:lang w:val="en-GB" w:eastAsia="pl-PL"/>
              </w:rPr>
            </w:pPr>
            <w:r w:rsidRPr="00835E68">
              <w:rPr>
                <w:lang w:val="en-GB" w:eastAsia="pl-PL"/>
              </w:rPr>
              <w:t>Exam</w:t>
            </w:r>
          </w:p>
        </w:tc>
      </w:tr>
      <w:tr w:rsidR="00835E68" w:rsidRPr="00835E6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Pr="00835E68" w:rsidRDefault="00D22876" w:rsidP="00784E52">
            <w:pPr>
              <w:spacing w:after="0" w:line="240" w:lineRule="auto"/>
              <w:rPr>
                <w:lang w:eastAsia="pl-PL"/>
              </w:rPr>
            </w:pPr>
            <w:r w:rsidRPr="00835E68">
              <w:rPr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Pr="00835E68" w:rsidRDefault="00E01E5C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PEK_U01-PEK_U03</w:t>
            </w:r>
          </w:p>
          <w:p w:rsidR="00D22876" w:rsidRPr="00835E68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PEK_W01-PEK_W0</w:t>
            </w:r>
            <w:r w:rsidR="00E01E5C" w:rsidRPr="00835E68">
              <w:rPr>
                <w:sz w:val="22"/>
                <w:szCs w:val="22"/>
              </w:rPr>
              <w:t>3</w:t>
            </w:r>
          </w:p>
          <w:p w:rsidR="00D22876" w:rsidRDefault="00D22876" w:rsidP="00784E52">
            <w:pPr>
              <w:spacing w:after="0"/>
              <w:rPr>
                <w:sz w:val="22"/>
                <w:szCs w:val="22"/>
              </w:rPr>
            </w:pPr>
            <w:r w:rsidRPr="00835E68">
              <w:rPr>
                <w:sz w:val="22"/>
                <w:szCs w:val="22"/>
              </w:rPr>
              <w:t>PEK_K01-PEK_K02</w:t>
            </w: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  <w:p w:rsidR="00835E68" w:rsidRPr="00835E68" w:rsidRDefault="00835E68" w:rsidP="00784E52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22876" w:rsidRPr="00835E68" w:rsidRDefault="00D22876" w:rsidP="00784E52">
            <w:pPr>
              <w:spacing w:after="0" w:line="240" w:lineRule="auto"/>
              <w:rPr>
                <w:lang w:val="en-GB" w:eastAsia="pl-PL"/>
              </w:rPr>
            </w:pPr>
            <w:r w:rsidRPr="00835E68">
              <w:rPr>
                <w:lang w:val="en-GB" w:eastAsia="pl-PL"/>
              </w:rPr>
              <w:t xml:space="preserve">Rules set </w:t>
            </w:r>
            <w:r w:rsidR="00E01E5C" w:rsidRPr="00835E68">
              <w:rPr>
                <w:lang w:val="en-GB" w:eastAsia="pl-PL"/>
              </w:rPr>
              <w:t xml:space="preserve">by </w:t>
            </w:r>
            <w:r w:rsidRPr="00835E68">
              <w:rPr>
                <w:lang w:val="en-GB" w:eastAsia="pl-PL"/>
              </w:rPr>
              <w:t>the lecturer</w:t>
            </w:r>
          </w:p>
        </w:tc>
      </w:tr>
    </w:tbl>
    <w:p w:rsidR="00B56911" w:rsidRPr="00835E68" w:rsidRDefault="00B56911" w:rsidP="00784E52">
      <w:pPr>
        <w:spacing w:line="240" w:lineRule="auto"/>
        <w:rPr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835E68" w:rsidRPr="00835E68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835E68">
              <w:rPr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835E68" w:rsidRPr="00835E68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D67A7" w:rsidRPr="00835E68" w:rsidRDefault="00ED67A7" w:rsidP="00784E52">
            <w:pPr>
              <w:spacing w:after="60" w:line="240" w:lineRule="auto"/>
              <w:rPr>
                <w:b/>
                <w:bCs/>
                <w:caps/>
                <w:u w:val="single"/>
                <w:lang w:val="en-US" w:eastAsia="pl-PL"/>
              </w:rPr>
            </w:pPr>
          </w:p>
          <w:p w:rsidR="00B56911" w:rsidRPr="00835E68" w:rsidRDefault="00B56911" w:rsidP="00784E52">
            <w:pPr>
              <w:spacing w:after="6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1. Definicje, twierdzenia, wzory,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rStyle w:val="apple-converted-space"/>
                <w:shd w:val="clear" w:color="auto" w:fill="FFFFFF"/>
              </w:rPr>
              <w:t> </w:t>
            </w: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1. Przykłady i zadania,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shd w:val="clear" w:color="auto" w:fill="FFFFFF"/>
              </w:rPr>
              <w:t xml:space="preserve">M. Zakrzewski, Markowe wykłady z matematyki. Analiza.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2013.</w:t>
            </w:r>
          </w:p>
          <w:p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2. Definicje, twierdzenia, wzory,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:rsidR="00520351" w:rsidRPr="00835E68" w:rsidRDefault="00520351" w:rsidP="00784E52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bCs/>
                <w:caps/>
                <w:szCs w:val="18"/>
                <w:u w:val="single"/>
              </w:rPr>
            </w:pPr>
            <w:r w:rsidRPr="00835E68">
              <w:rPr>
                <w:rStyle w:val="apple-converted-space"/>
                <w:shd w:val="clear" w:color="auto" w:fill="FFFFFF"/>
              </w:rPr>
              <w:t> </w:t>
            </w:r>
            <w:r w:rsidRPr="00835E68">
              <w:rPr>
                <w:shd w:val="clear" w:color="auto" w:fill="FFFFFF"/>
              </w:rPr>
              <w:t xml:space="preserve">M. </w:t>
            </w:r>
            <w:proofErr w:type="spellStart"/>
            <w:r w:rsidRPr="00835E68">
              <w:rPr>
                <w:shd w:val="clear" w:color="auto" w:fill="FFFFFF"/>
              </w:rPr>
              <w:t>Gewert</w:t>
            </w:r>
            <w:proofErr w:type="spellEnd"/>
            <w:r w:rsidRPr="00835E68">
              <w:rPr>
                <w:shd w:val="clear" w:color="auto" w:fill="FFFFFF"/>
              </w:rPr>
              <w:t xml:space="preserve">, Z. Skoczylas, Analiza matematyczna 2. Przykłady i zadania, Oficyna Wydawnicza </w:t>
            </w:r>
            <w:proofErr w:type="spellStart"/>
            <w:r w:rsidRPr="00835E68">
              <w:rPr>
                <w:shd w:val="clear" w:color="auto" w:fill="FFFFFF"/>
              </w:rPr>
              <w:t>GiS</w:t>
            </w:r>
            <w:proofErr w:type="spellEnd"/>
            <w:r w:rsidRPr="00835E68">
              <w:rPr>
                <w:shd w:val="clear" w:color="auto" w:fill="FFFFFF"/>
              </w:rPr>
              <w:t>, Wrocław 2007.</w:t>
            </w:r>
          </w:p>
          <w:p w:rsidR="00ED67A7" w:rsidRPr="00835E68" w:rsidRDefault="00ED67A7" w:rsidP="00784E52">
            <w:pPr>
              <w:suppressAutoHyphens/>
              <w:spacing w:after="0" w:line="240" w:lineRule="auto"/>
              <w:ind w:left="370"/>
              <w:rPr>
                <w:b/>
                <w:bCs/>
                <w:caps/>
                <w:szCs w:val="18"/>
                <w:u w:val="single"/>
              </w:rPr>
            </w:pPr>
          </w:p>
          <w:p w:rsidR="00B56911" w:rsidRPr="00835E68" w:rsidRDefault="00B56911" w:rsidP="00784E52">
            <w:pPr>
              <w:spacing w:after="60" w:line="240" w:lineRule="auto"/>
              <w:rPr>
                <w:lang w:val="en-US" w:eastAsia="pl-PL"/>
              </w:rPr>
            </w:pPr>
            <w:r w:rsidRPr="00835E68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20351" w:rsidRPr="00835E68" w:rsidRDefault="00520351" w:rsidP="00784E5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835E68">
              <w:t>F. Leja, Rachunek Różniczkowy i Całkowy, Wydawnictwo Naukowe PWN, 2012</w:t>
            </w:r>
            <w:r w:rsidRPr="00835E68">
              <w:rPr>
                <w:shd w:val="clear" w:color="auto" w:fill="FFFFFF"/>
              </w:rPr>
              <w:t>.</w:t>
            </w:r>
          </w:p>
          <w:p w:rsidR="00520351" w:rsidRPr="00835E68" w:rsidRDefault="00520351" w:rsidP="00784E5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b/>
                <w:bCs/>
                <w:caps/>
                <w:szCs w:val="18"/>
                <w:u w:val="single"/>
              </w:rPr>
            </w:pPr>
            <w:r w:rsidRPr="00835E68">
              <w:t xml:space="preserve">W. </w:t>
            </w:r>
            <w:proofErr w:type="spellStart"/>
            <w:r w:rsidRPr="00835E68">
              <w:t>Krysicki</w:t>
            </w:r>
            <w:proofErr w:type="spellEnd"/>
            <w:r w:rsidRPr="00835E68">
              <w:t>, L. Włodarski, Analiza Matematyczna w Zadaniach, Cz. I, PWN, Warszawa 1999.</w:t>
            </w:r>
          </w:p>
          <w:p w:rsidR="00B56911" w:rsidRPr="00835E68" w:rsidRDefault="00B56911" w:rsidP="00784E52">
            <w:pPr>
              <w:spacing w:after="0" w:line="240" w:lineRule="auto"/>
              <w:ind w:left="560" w:hanging="560"/>
              <w:rPr>
                <w:lang w:val="en-US" w:eastAsia="pl-PL"/>
              </w:rPr>
            </w:pPr>
          </w:p>
        </w:tc>
      </w:tr>
      <w:tr w:rsidR="00835E68" w:rsidRPr="00835E68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6911" w:rsidRPr="00835E68" w:rsidRDefault="00B56911" w:rsidP="00784E52">
            <w:pPr>
              <w:spacing w:after="0" w:line="210" w:lineRule="atLeast"/>
              <w:rPr>
                <w:lang w:val="en-US" w:eastAsia="pl-PL"/>
              </w:rPr>
            </w:pPr>
            <w:r w:rsidRPr="00835E68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290C92" w:rsidRPr="00835E68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6E34" w:rsidRPr="00835E68" w:rsidRDefault="00F56E34" w:rsidP="00784E52">
            <w:pPr>
              <w:snapToGrid w:val="0"/>
              <w:spacing w:after="0"/>
              <w:ind w:left="357"/>
              <w:rPr>
                <w:b/>
                <w:shd w:val="clear" w:color="auto" w:fill="FFFFFF"/>
              </w:rPr>
            </w:pPr>
            <w:r w:rsidRPr="00835E68">
              <w:rPr>
                <w:shd w:val="clear" w:color="auto" w:fill="FFFFFF"/>
              </w:rPr>
              <w:t>dr hab. Maciej Wilczyński (</w:t>
            </w:r>
            <w:hyperlink r:id="rId6" w:history="1">
              <w:r w:rsidR="00D22876" w:rsidRPr="00835E68">
                <w:rPr>
                  <w:rStyle w:val="Hipercze"/>
                  <w:color w:val="auto"/>
                  <w:shd w:val="clear" w:color="auto" w:fill="FFFFFF"/>
                </w:rPr>
                <w:t>Maciej.Wilczynski@pwr.edu.pl</w:t>
              </w:r>
            </w:hyperlink>
            <w:r w:rsidRPr="00835E68">
              <w:rPr>
                <w:b/>
                <w:shd w:val="clear" w:color="auto" w:fill="FFFFFF"/>
              </w:rPr>
              <w:t>)</w:t>
            </w:r>
          </w:p>
          <w:p w:rsidR="00D22876" w:rsidRPr="00835E68" w:rsidRDefault="00D22876" w:rsidP="00784E52">
            <w:pPr>
              <w:snapToGrid w:val="0"/>
              <w:spacing w:after="0"/>
              <w:ind w:left="357"/>
              <w:rPr>
                <w:shd w:val="clear" w:color="auto" w:fill="FFFFFF"/>
                <w:lang w:val="en-US"/>
              </w:rPr>
            </w:pPr>
            <w:proofErr w:type="spellStart"/>
            <w:r w:rsidRPr="00835E68">
              <w:rPr>
                <w:shd w:val="clear" w:color="auto" w:fill="FFFFFF"/>
                <w:lang w:val="en-US"/>
              </w:rPr>
              <w:t>dr</w:t>
            </w:r>
            <w:proofErr w:type="spellEnd"/>
            <w:r w:rsidRPr="00835E68">
              <w:rPr>
                <w:b/>
                <w:shd w:val="clear" w:color="auto" w:fill="FFFFFF"/>
                <w:lang w:val="en-US"/>
              </w:rPr>
              <w:t xml:space="preserve"> </w:t>
            </w:r>
            <w:r w:rsidRPr="00835E68">
              <w:rPr>
                <w:shd w:val="clear" w:color="auto" w:fill="FFFFFF"/>
                <w:lang w:val="en-US"/>
              </w:rPr>
              <w:t xml:space="preserve">hab. Jacek </w:t>
            </w:r>
            <w:proofErr w:type="spellStart"/>
            <w:r w:rsidRPr="00835E68">
              <w:rPr>
                <w:shd w:val="clear" w:color="auto" w:fill="FFFFFF"/>
                <w:lang w:val="en-US"/>
              </w:rPr>
              <w:t>Serafin</w:t>
            </w:r>
            <w:proofErr w:type="spellEnd"/>
            <w:r w:rsidRPr="00835E68">
              <w:rPr>
                <w:shd w:val="clear" w:color="auto" w:fill="FFFFFF"/>
                <w:lang w:val="en-US"/>
              </w:rPr>
              <w:t xml:space="preserve"> (serafin@pwr.edu.pl)</w:t>
            </w:r>
          </w:p>
          <w:p w:rsidR="00B56911" w:rsidRPr="00835E68" w:rsidRDefault="00845111" w:rsidP="00784E52">
            <w:pPr>
              <w:snapToGrid w:val="0"/>
              <w:spacing w:after="0"/>
              <w:rPr>
                <w:b/>
                <w:shd w:val="clear" w:color="auto" w:fill="FFFFFF"/>
              </w:rPr>
            </w:pPr>
            <w:r w:rsidRPr="00835E68">
              <w:rPr>
                <w:lang w:val="en-US"/>
              </w:rPr>
              <w:t xml:space="preserve">      </w:t>
            </w:r>
            <w:r w:rsidRPr="00835E68">
              <w:t>Wydziałowa komisja programowa ds. kursów ogólnouczelnianych</w:t>
            </w:r>
          </w:p>
        </w:tc>
      </w:tr>
    </w:tbl>
    <w:p w:rsidR="009E1947" w:rsidRPr="00835E68" w:rsidRDefault="009E1947" w:rsidP="00784E52">
      <w:pPr>
        <w:spacing w:after="0" w:line="240" w:lineRule="auto"/>
        <w:rPr>
          <w:lang w:eastAsia="pl-PL"/>
        </w:rPr>
      </w:pPr>
    </w:p>
    <w:sectPr w:rsidR="009E1947" w:rsidRPr="00835E6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9111D"/>
    <w:multiLevelType w:val="hybridMultilevel"/>
    <w:tmpl w:val="920A1E48"/>
    <w:lvl w:ilvl="0" w:tplc="C10472A8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C39D4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669410ED"/>
    <w:multiLevelType w:val="hybridMultilevel"/>
    <w:tmpl w:val="9B92B4B0"/>
    <w:lvl w:ilvl="0" w:tplc="C10472A8">
      <w:start w:val="1"/>
      <w:numFmt w:val="decimal"/>
      <w:lvlText w:val="[%1] 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3260B"/>
    <w:rsid w:val="00090FF9"/>
    <w:rsid w:val="000B71C0"/>
    <w:rsid w:val="000C2C84"/>
    <w:rsid w:val="000E15F9"/>
    <w:rsid w:val="00111F0F"/>
    <w:rsid w:val="001365EF"/>
    <w:rsid w:val="001503EC"/>
    <w:rsid w:val="00157FDE"/>
    <w:rsid w:val="00164D35"/>
    <w:rsid w:val="00185011"/>
    <w:rsid w:val="001E43D6"/>
    <w:rsid w:val="00212DBF"/>
    <w:rsid w:val="00215291"/>
    <w:rsid w:val="00221F6D"/>
    <w:rsid w:val="002302A0"/>
    <w:rsid w:val="00256186"/>
    <w:rsid w:val="00290C92"/>
    <w:rsid w:val="002A00BD"/>
    <w:rsid w:val="00330F05"/>
    <w:rsid w:val="003C2739"/>
    <w:rsid w:val="004324EA"/>
    <w:rsid w:val="00437828"/>
    <w:rsid w:val="00476401"/>
    <w:rsid w:val="004A5442"/>
    <w:rsid w:val="004C5D8A"/>
    <w:rsid w:val="004F53FA"/>
    <w:rsid w:val="00505369"/>
    <w:rsid w:val="00520351"/>
    <w:rsid w:val="00551CD3"/>
    <w:rsid w:val="00553661"/>
    <w:rsid w:val="0055471B"/>
    <w:rsid w:val="005A0FB7"/>
    <w:rsid w:val="005A775F"/>
    <w:rsid w:val="005E21CE"/>
    <w:rsid w:val="00637C8D"/>
    <w:rsid w:val="00680B4C"/>
    <w:rsid w:val="006C6CF3"/>
    <w:rsid w:val="006D603D"/>
    <w:rsid w:val="006E01AA"/>
    <w:rsid w:val="0074204E"/>
    <w:rsid w:val="00745ED5"/>
    <w:rsid w:val="00750809"/>
    <w:rsid w:val="00763854"/>
    <w:rsid w:val="00765870"/>
    <w:rsid w:val="007736AA"/>
    <w:rsid w:val="0078382F"/>
    <w:rsid w:val="00784E52"/>
    <w:rsid w:val="007A30E5"/>
    <w:rsid w:val="007E3B71"/>
    <w:rsid w:val="007E6971"/>
    <w:rsid w:val="00827379"/>
    <w:rsid w:val="00835E68"/>
    <w:rsid w:val="00845111"/>
    <w:rsid w:val="00880A78"/>
    <w:rsid w:val="0088313E"/>
    <w:rsid w:val="008C1975"/>
    <w:rsid w:val="008C4451"/>
    <w:rsid w:val="00910150"/>
    <w:rsid w:val="00943755"/>
    <w:rsid w:val="009B09F2"/>
    <w:rsid w:val="009E1947"/>
    <w:rsid w:val="00A21927"/>
    <w:rsid w:val="00A363FE"/>
    <w:rsid w:val="00A42E2D"/>
    <w:rsid w:val="00A458D2"/>
    <w:rsid w:val="00A6471F"/>
    <w:rsid w:val="00A7460A"/>
    <w:rsid w:val="00AA13D5"/>
    <w:rsid w:val="00AA47AD"/>
    <w:rsid w:val="00AB0A74"/>
    <w:rsid w:val="00AB40A6"/>
    <w:rsid w:val="00AF1A7E"/>
    <w:rsid w:val="00B56911"/>
    <w:rsid w:val="00B80639"/>
    <w:rsid w:val="00BE4E35"/>
    <w:rsid w:val="00BF310E"/>
    <w:rsid w:val="00C02ECC"/>
    <w:rsid w:val="00C30AE6"/>
    <w:rsid w:val="00C53808"/>
    <w:rsid w:val="00C5625F"/>
    <w:rsid w:val="00C83373"/>
    <w:rsid w:val="00C84531"/>
    <w:rsid w:val="00C944DD"/>
    <w:rsid w:val="00D22876"/>
    <w:rsid w:val="00D74C18"/>
    <w:rsid w:val="00D95EA9"/>
    <w:rsid w:val="00DB700E"/>
    <w:rsid w:val="00DC4537"/>
    <w:rsid w:val="00DC754F"/>
    <w:rsid w:val="00DE18CB"/>
    <w:rsid w:val="00DF72AB"/>
    <w:rsid w:val="00E01E5C"/>
    <w:rsid w:val="00E41429"/>
    <w:rsid w:val="00E603B5"/>
    <w:rsid w:val="00E743E0"/>
    <w:rsid w:val="00EB65CA"/>
    <w:rsid w:val="00ED3BF2"/>
    <w:rsid w:val="00ED67A7"/>
    <w:rsid w:val="00F1743F"/>
    <w:rsid w:val="00F56E34"/>
    <w:rsid w:val="00F651D7"/>
    <w:rsid w:val="00F84EA2"/>
    <w:rsid w:val="00FC0118"/>
    <w:rsid w:val="00FC1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99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99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rFonts w:eastAsia="Times New Roman"/>
      <w:sz w:val="24"/>
      <w:szCs w:val="24"/>
      <w:lang w:val="pl-PL"/>
    </w:rPr>
  </w:style>
  <w:style w:type="paragraph" w:styleId="Nagwek2">
    <w:name w:val="heading 2"/>
    <w:basedOn w:val="Normalny"/>
    <w:link w:val="Nagwek2Znak"/>
    <w:qFormat/>
    <w:rsid w:val="00551CD3"/>
    <w:pPr>
      <w:spacing w:after="0" w:line="240" w:lineRule="auto"/>
      <w:outlineLvl w:val="1"/>
    </w:pPr>
    <w:rPr>
      <w:rFonts w:eastAsia="Calibri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qFormat/>
    <w:rsid w:val="00551CD3"/>
    <w:pPr>
      <w:spacing w:after="0" w:line="240" w:lineRule="auto"/>
      <w:outlineLvl w:val="2"/>
    </w:pPr>
    <w:rPr>
      <w:rFonts w:eastAsia="Calibri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qFormat/>
    <w:rsid w:val="00551CD3"/>
    <w:pPr>
      <w:spacing w:after="0" w:line="240" w:lineRule="auto"/>
      <w:outlineLvl w:val="3"/>
    </w:pPr>
    <w:rPr>
      <w:rFonts w:eastAsia="Calibri"/>
      <w:b/>
      <w:bCs/>
      <w:lang w:eastAsia="pl-PL"/>
    </w:rPr>
  </w:style>
  <w:style w:type="paragraph" w:styleId="Nagwek5">
    <w:name w:val="heading 5"/>
    <w:basedOn w:val="Normalny"/>
    <w:link w:val="Nagwek5Znak"/>
    <w:qFormat/>
    <w:rsid w:val="00551CD3"/>
    <w:pPr>
      <w:spacing w:after="0" w:line="240" w:lineRule="auto"/>
      <w:outlineLvl w:val="4"/>
    </w:pPr>
    <w:rPr>
      <w:rFonts w:eastAsia="Calibri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Calibri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Calibri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Uwydatnienie">
    <w:name w:val="Emphasis"/>
    <w:basedOn w:val="Domylnaczcionkaakapitu"/>
    <w:uiPriority w:val="99"/>
    <w:qFormat/>
    <w:locked/>
    <w:rsid w:val="00FC12E2"/>
    <w:rPr>
      <w:i/>
      <w:iCs/>
    </w:rPr>
  </w:style>
  <w:style w:type="character" w:customStyle="1" w:styleId="hps">
    <w:name w:val="hps"/>
    <w:basedOn w:val="Domylnaczcionkaakapitu"/>
    <w:rsid w:val="00C944DD"/>
  </w:style>
  <w:style w:type="character" w:customStyle="1" w:styleId="shorttext">
    <w:name w:val="short_text"/>
    <w:basedOn w:val="Domylnaczcionkaakapitu"/>
    <w:rsid w:val="00F56E34"/>
  </w:style>
  <w:style w:type="character" w:customStyle="1" w:styleId="apple-converted-space">
    <w:name w:val="apple-converted-space"/>
    <w:rsid w:val="00F56E34"/>
  </w:style>
  <w:style w:type="character" w:styleId="Hipercze">
    <w:name w:val="Hyperlink"/>
    <w:rsid w:val="00F56E34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locked/>
    <w:rsid w:val="00ED67A7"/>
    <w:rPr>
      <w:b/>
      <w:bCs/>
    </w:rPr>
  </w:style>
  <w:style w:type="paragraph" w:styleId="Tekstdymka">
    <w:name w:val="Balloon Text"/>
    <w:basedOn w:val="Normalny"/>
    <w:link w:val="TekstdymkaZnak"/>
    <w:rsid w:val="00DC7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DC754F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ciej.Wilczyn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80BD110</Template>
  <TotalTime>55</TotalTime>
  <Pages>4</Pages>
  <Words>943</Words>
  <Characters>6018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Iwona Obiedzińska</cp:lastModifiedBy>
  <cp:revision>18</cp:revision>
  <cp:lastPrinted>2016-04-18T08:32:00Z</cp:lastPrinted>
  <dcterms:created xsi:type="dcterms:W3CDTF">2016-04-17T22:31:00Z</dcterms:created>
  <dcterms:modified xsi:type="dcterms:W3CDTF">2020-07-09T10:37:00Z</dcterms:modified>
</cp:coreProperties>
</file>