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100B1A" w:rsidRPr="00235B91" w:rsidTr="00B31641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69D" w:rsidRPr="0069769D" w:rsidRDefault="0069769D" w:rsidP="0069769D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proofErr w:type="spellStart"/>
            <w:r w:rsidRPr="0069769D">
              <w:rPr>
                <w:rFonts w:eastAsia="Times New Roman"/>
                <w:lang w:val="en-US" w:eastAsia="pl-PL"/>
              </w:rPr>
              <w:t>Zał</w:t>
            </w:r>
            <w:proofErr w:type="spellEnd"/>
            <w:r w:rsidRPr="0069769D">
              <w:rPr>
                <w:rFonts w:eastAsia="Times New Roman"/>
                <w:lang w:val="en-US" w:eastAsia="pl-PL"/>
              </w:rPr>
              <w:t xml:space="preserve">. </w:t>
            </w:r>
            <w:proofErr w:type="spellStart"/>
            <w:r w:rsidRPr="0069769D">
              <w:rPr>
                <w:rFonts w:eastAsia="Times New Roman"/>
                <w:lang w:val="en-US" w:eastAsia="pl-PL"/>
              </w:rPr>
              <w:t>nr</w:t>
            </w:r>
            <w:proofErr w:type="spellEnd"/>
            <w:r w:rsidRPr="0069769D">
              <w:rPr>
                <w:rFonts w:eastAsia="Times New Roman"/>
                <w:lang w:val="en-US" w:eastAsia="pl-PL"/>
              </w:rPr>
              <w:t xml:space="preserve"> 5 do ZW 25/2019 </w:t>
            </w:r>
          </w:p>
          <w:p w:rsidR="0069769D" w:rsidRPr="0069769D" w:rsidRDefault="0069769D" w:rsidP="0069769D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69769D">
              <w:rPr>
                <w:rFonts w:eastAsia="Times New Roman"/>
                <w:b/>
                <w:lang w:val="en-US" w:eastAsia="pl-PL"/>
              </w:rPr>
              <w:t xml:space="preserve">FACULTY OF COMPUTER SCIENCE AND MANAGEMENT </w:t>
            </w:r>
          </w:p>
          <w:p w:rsidR="00100B1A" w:rsidRPr="00235B91" w:rsidRDefault="00100B1A" w:rsidP="00235B91">
            <w:pPr>
              <w:spacing w:after="0" w:line="240" w:lineRule="auto"/>
              <w:rPr>
                <w:b/>
                <w:color w:val="000000" w:themeColor="text1"/>
                <w:lang w:val="en-US" w:eastAsia="pl-PL"/>
              </w:rPr>
            </w:pPr>
          </w:p>
          <w:p w:rsidR="00100B1A" w:rsidRPr="00235B91" w:rsidRDefault="00100B1A" w:rsidP="00235B91">
            <w:pPr>
              <w:spacing w:after="0" w:line="240" w:lineRule="auto"/>
              <w:ind w:hanging="560"/>
              <w:jc w:val="center"/>
              <w:outlineLvl w:val="1"/>
              <w:rPr>
                <w:b/>
                <w:bCs/>
                <w:color w:val="000000" w:themeColor="text1"/>
                <w:lang w:val="en-US" w:eastAsia="pl-PL"/>
              </w:rPr>
            </w:pPr>
            <w:r w:rsidRPr="00235B91">
              <w:rPr>
                <w:b/>
                <w:bCs/>
                <w:color w:val="000000" w:themeColor="text1"/>
                <w:lang w:val="en-US" w:eastAsia="pl-PL"/>
              </w:rPr>
              <w:t>SUBJECT CARD</w:t>
            </w:r>
          </w:p>
          <w:p w:rsidR="00100B1A" w:rsidRPr="00235B91" w:rsidRDefault="00100B1A" w:rsidP="009D6693">
            <w:pPr>
              <w:spacing w:after="0" w:line="240" w:lineRule="auto"/>
              <w:rPr>
                <w:b/>
                <w:bCs/>
                <w:color w:val="000000" w:themeColor="text1"/>
                <w:lang w:val="en-US" w:eastAsia="pl-PL"/>
              </w:rPr>
            </w:pPr>
            <w:r w:rsidRPr="00235B91">
              <w:rPr>
                <w:b/>
                <w:bCs/>
                <w:color w:val="000000" w:themeColor="text1"/>
                <w:lang w:val="en-US" w:eastAsia="pl-PL"/>
              </w:rPr>
              <w:t>Name in Polish</w:t>
            </w:r>
            <w:r w:rsidR="0069769D">
              <w:rPr>
                <w:b/>
                <w:bCs/>
                <w:color w:val="000000" w:themeColor="text1"/>
                <w:lang w:val="en-US" w:eastAsia="pl-PL"/>
              </w:rPr>
              <w:t>:</w:t>
            </w:r>
            <w:r w:rsidRPr="00235B91">
              <w:rPr>
                <w:b/>
                <w:bCs/>
                <w:color w:val="000000" w:themeColor="text1"/>
                <w:lang w:val="en-US" w:eastAsia="pl-PL"/>
              </w:rPr>
              <w:t xml:space="preserve"> </w:t>
            </w:r>
            <w:proofErr w:type="spellStart"/>
            <w:r w:rsidR="00C4419B" w:rsidRPr="009D6693">
              <w:rPr>
                <w:b/>
                <w:bCs/>
                <w:color w:val="000000" w:themeColor="text1"/>
                <w:lang w:val="en-US" w:eastAsia="pl-PL"/>
              </w:rPr>
              <w:t>Podstawy</w:t>
            </w:r>
            <w:proofErr w:type="spellEnd"/>
            <w:r w:rsidR="00C4419B" w:rsidRPr="009D6693">
              <w:rPr>
                <w:b/>
                <w:bCs/>
                <w:color w:val="000000" w:themeColor="text1"/>
                <w:lang w:val="en-US" w:eastAsia="pl-PL"/>
              </w:rPr>
              <w:t xml:space="preserve"> </w:t>
            </w:r>
            <w:proofErr w:type="spellStart"/>
            <w:r w:rsidR="00C4419B" w:rsidRPr="009D6693">
              <w:rPr>
                <w:b/>
                <w:bCs/>
                <w:color w:val="000000" w:themeColor="text1"/>
                <w:lang w:val="en-US" w:eastAsia="pl-PL"/>
              </w:rPr>
              <w:t>zarządzania</w:t>
            </w:r>
            <w:proofErr w:type="spellEnd"/>
          </w:p>
          <w:p w:rsidR="00100B1A" w:rsidRPr="00235B91" w:rsidRDefault="00100B1A" w:rsidP="009D6693">
            <w:pPr>
              <w:spacing w:after="0" w:line="240" w:lineRule="auto"/>
              <w:rPr>
                <w:b/>
                <w:bCs/>
                <w:color w:val="000000" w:themeColor="text1"/>
                <w:lang w:val="en-US" w:eastAsia="pl-PL"/>
              </w:rPr>
            </w:pPr>
            <w:r w:rsidRPr="00235B91">
              <w:rPr>
                <w:b/>
                <w:bCs/>
                <w:color w:val="000000" w:themeColor="text1"/>
                <w:lang w:val="en-US" w:eastAsia="pl-PL"/>
              </w:rPr>
              <w:t>Name in English</w:t>
            </w:r>
            <w:r w:rsidR="0069769D">
              <w:rPr>
                <w:b/>
                <w:bCs/>
                <w:color w:val="000000" w:themeColor="text1"/>
                <w:lang w:val="en-US" w:eastAsia="pl-PL"/>
              </w:rPr>
              <w:t>:</w:t>
            </w:r>
            <w:r w:rsidRPr="00235B91">
              <w:rPr>
                <w:b/>
                <w:bCs/>
                <w:color w:val="000000" w:themeColor="text1"/>
                <w:lang w:val="en-US" w:eastAsia="pl-PL"/>
              </w:rPr>
              <w:t xml:space="preserve"> </w:t>
            </w:r>
            <w:r w:rsidR="00C4419B" w:rsidRPr="009D6693">
              <w:rPr>
                <w:b/>
                <w:bCs/>
                <w:color w:val="000000" w:themeColor="text1"/>
                <w:lang w:val="en-US" w:eastAsia="pl-PL"/>
              </w:rPr>
              <w:t>Fundamentals of Management</w:t>
            </w:r>
          </w:p>
          <w:p w:rsidR="00100B1A" w:rsidRPr="00235B91" w:rsidRDefault="00100B1A" w:rsidP="009D6693">
            <w:pPr>
              <w:spacing w:after="0" w:line="240" w:lineRule="auto"/>
              <w:rPr>
                <w:b/>
                <w:bCs/>
                <w:color w:val="000000" w:themeColor="text1"/>
                <w:lang w:val="en-US" w:eastAsia="pl-PL"/>
              </w:rPr>
            </w:pPr>
            <w:r w:rsidRPr="00235B91">
              <w:rPr>
                <w:b/>
                <w:bCs/>
                <w:color w:val="000000" w:themeColor="text1"/>
                <w:lang w:val="en-US" w:eastAsia="pl-PL"/>
              </w:rPr>
              <w:t xml:space="preserve">Main field of study (if applicable): </w:t>
            </w:r>
            <w:r w:rsidR="00B31641" w:rsidRPr="00235B91">
              <w:rPr>
                <w:b/>
                <w:bCs/>
                <w:color w:val="000000" w:themeColor="text1"/>
                <w:lang w:val="en-US" w:eastAsia="pl-PL"/>
              </w:rPr>
              <w:t>Management</w:t>
            </w:r>
            <w:r w:rsidRPr="00235B91">
              <w:rPr>
                <w:b/>
                <w:bCs/>
                <w:color w:val="000000" w:themeColor="text1"/>
                <w:lang w:val="en-US" w:eastAsia="pl-PL"/>
              </w:rPr>
              <w:t xml:space="preserve"> </w:t>
            </w:r>
          </w:p>
          <w:p w:rsidR="00100B1A" w:rsidRPr="00235B91" w:rsidRDefault="00100B1A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 w:themeColor="text1"/>
                <w:lang w:val="en-US" w:eastAsia="pl-PL"/>
              </w:rPr>
            </w:pPr>
            <w:r w:rsidRPr="00235B91">
              <w:rPr>
                <w:b/>
                <w:bCs/>
                <w:color w:val="000000" w:themeColor="text1"/>
                <w:lang w:val="en-US" w:eastAsia="pl-PL"/>
              </w:rPr>
              <w:t xml:space="preserve">Specialization (if applicable): </w:t>
            </w:r>
            <w:r w:rsidR="00DB5CB4" w:rsidRPr="00235B91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>Business management</w:t>
            </w:r>
          </w:p>
          <w:p w:rsidR="00100B1A" w:rsidRPr="00235B91" w:rsidRDefault="00100B1A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35B91">
              <w:rPr>
                <w:b/>
                <w:bCs/>
                <w:color w:val="000000" w:themeColor="text1"/>
                <w:lang w:val="en-US" w:eastAsia="pl-PL"/>
              </w:rPr>
              <w:t xml:space="preserve">Level and form of studies: </w:t>
            </w:r>
            <w:r w:rsidR="00776DB2" w:rsidRPr="00235B91">
              <w:rPr>
                <w:b/>
                <w:bCs/>
                <w:color w:val="000000" w:themeColor="text1"/>
                <w:lang w:val="en-US" w:eastAsia="pl-PL"/>
              </w:rPr>
              <w:t>1</w:t>
            </w:r>
            <w:r w:rsidR="00776DB2" w:rsidRPr="00235B91">
              <w:rPr>
                <w:b/>
                <w:bCs/>
                <w:color w:val="000000" w:themeColor="text1"/>
                <w:vertAlign w:val="superscript"/>
                <w:lang w:val="en-US" w:eastAsia="pl-PL"/>
              </w:rPr>
              <w:t>st</w:t>
            </w:r>
            <w:r w:rsidR="00776DB2" w:rsidRPr="00235B91">
              <w:rPr>
                <w:b/>
                <w:bCs/>
                <w:color w:val="000000" w:themeColor="text1"/>
                <w:lang w:val="en-US" w:eastAsia="pl-PL"/>
              </w:rPr>
              <w:t xml:space="preserve"> </w:t>
            </w:r>
            <w:r w:rsidRPr="00235B91">
              <w:rPr>
                <w:b/>
                <w:bCs/>
                <w:color w:val="000000" w:themeColor="text1"/>
                <w:lang w:val="en-US" w:eastAsia="pl-PL"/>
              </w:rPr>
              <w:t xml:space="preserve">level, full-time </w:t>
            </w:r>
          </w:p>
          <w:p w:rsidR="00100B1A" w:rsidRPr="00235B91" w:rsidRDefault="00100B1A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35B91">
              <w:rPr>
                <w:b/>
                <w:bCs/>
                <w:color w:val="000000" w:themeColor="text1"/>
                <w:lang w:val="en-US" w:eastAsia="pl-PL"/>
              </w:rPr>
              <w:t xml:space="preserve">Kind of subject: obligatory </w:t>
            </w:r>
          </w:p>
          <w:p w:rsidR="00100B1A" w:rsidRPr="00235B91" w:rsidRDefault="00100B1A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35B91">
              <w:rPr>
                <w:b/>
                <w:bCs/>
                <w:color w:val="000000" w:themeColor="text1"/>
                <w:lang w:val="en-US" w:eastAsia="pl-PL"/>
              </w:rPr>
              <w:t xml:space="preserve">Subject code </w:t>
            </w:r>
            <w:r w:rsidR="00C4419B" w:rsidRPr="00235B91">
              <w:rPr>
                <w:b/>
                <w:bCs/>
                <w:color w:val="000000" w:themeColor="text1"/>
                <w:lang w:val="en-US"/>
              </w:rPr>
              <w:t>ZMZ1116</w:t>
            </w:r>
          </w:p>
          <w:p w:rsidR="00100B1A" w:rsidRPr="00235B91" w:rsidRDefault="00100B1A" w:rsidP="00776DB2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35B91">
              <w:rPr>
                <w:b/>
                <w:bCs/>
                <w:color w:val="000000" w:themeColor="text1"/>
                <w:lang w:val="en-US" w:eastAsia="pl-PL"/>
              </w:rPr>
              <w:t>Group of courses NO</w:t>
            </w:r>
            <w:bookmarkStart w:id="0" w:name="_GoBack"/>
            <w:bookmarkEnd w:id="0"/>
          </w:p>
        </w:tc>
      </w:tr>
    </w:tbl>
    <w:p w:rsidR="00100B1A" w:rsidRPr="00235B91" w:rsidRDefault="00100B1A" w:rsidP="00551CD3">
      <w:pPr>
        <w:spacing w:line="240" w:lineRule="auto"/>
        <w:rPr>
          <w:vanish/>
          <w:color w:val="000000" w:themeColor="text1"/>
          <w:lang w:val="en-US" w:eastAsia="pl-PL"/>
        </w:rPr>
      </w:pPr>
      <w:bookmarkStart w:id="1" w:name="table02"/>
      <w:bookmarkEnd w:id="1"/>
    </w:p>
    <w:tbl>
      <w:tblPr>
        <w:tblW w:w="928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115"/>
        <w:gridCol w:w="921"/>
        <w:gridCol w:w="1327"/>
        <w:gridCol w:w="1121"/>
        <w:gridCol w:w="860"/>
        <w:gridCol w:w="941"/>
      </w:tblGrid>
      <w:tr w:rsidR="00235B91" w:rsidRPr="00235B91" w:rsidTr="00320BA8">
        <w:trPr>
          <w:jc w:val="center"/>
        </w:trPr>
        <w:tc>
          <w:tcPr>
            <w:tcW w:w="3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235B91" w:rsidRDefault="00100B1A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235B91" w:rsidRDefault="00100B1A" w:rsidP="00E47F2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proofErr w:type="spellStart"/>
            <w:r w:rsidRPr="00235B91">
              <w:rPr>
                <w:color w:val="000000" w:themeColor="text1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235B91" w:rsidRDefault="00100B1A" w:rsidP="00E47F2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proofErr w:type="spellStart"/>
            <w:r w:rsidRPr="00235B91">
              <w:rPr>
                <w:color w:val="000000" w:themeColor="text1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235B91" w:rsidRDefault="00100B1A" w:rsidP="00E47F2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proofErr w:type="spellStart"/>
            <w:r w:rsidRPr="00235B91">
              <w:rPr>
                <w:color w:val="000000" w:themeColor="text1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235B91" w:rsidRDefault="00100B1A" w:rsidP="00E47F2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235B91">
              <w:rPr>
                <w:color w:val="000000" w:themeColor="text1"/>
                <w:sz w:val="22"/>
                <w:lang w:eastAsia="pl-PL"/>
              </w:rPr>
              <w:t>Project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235B91" w:rsidRDefault="00100B1A" w:rsidP="00E47F2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proofErr w:type="spellStart"/>
            <w:r w:rsidRPr="00235B91">
              <w:rPr>
                <w:color w:val="000000" w:themeColor="text1"/>
                <w:sz w:val="22"/>
                <w:lang w:eastAsia="pl-PL"/>
              </w:rPr>
              <w:t>Seminar</w:t>
            </w:r>
            <w:proofErr w:type="spellEnd"/>
          </w:p>
        </w:tc>
      </w:tr>
      <w:tr w:rsidR="00235B91" w:rsidRPr="00235B91" w:rsidTr="001943A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3024" w:rsidRPr="00235B91" w:rsidRDefault="00593024" w:rsidP="00AA13D5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35B91">
              <w:rPr>
                <w:color w:val="000000" w:themeColor="text1"/>
                <w:sz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3024" w:rsidRPr="00235B91" w:rsidRDefault="00593024" w:rsidP="001943A8">
            <w:pPr>
              <w:spacing w:after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35B91">
              <w:rPr>
                <w:b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3024" w:rsidRPr="00235B91" w:rsidRDefault="00593024" w:rsidP="001943A8">
            <w:pPr>
              <w:spacing w:after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35B91">
              <w:rPr>
                <w:b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3024" w:rsidRPr="00235B91" w:rsidRDefault="00593024" w:rsidP="00593024">
            <w:pPr>
              <w:spacing w:after="0"/>
              <w:jc w:val="center"/>
              <w:rPr>
                <w:color w:val="000000" w:themeColor="text1"/>
                <w:sz w:val="22"/>
                <w:szCs w:val="22"/>
              </w:rPr>
            </w:pPr>
            <w:r w:rsidRPr="00235B9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3024" w:rsidRPr="00235B91" w:rsidRDefault="00593024" w:rsidP="00593024">
            <w:pPr>
              <w:spacing w:after="0"/>
              <w:jc w:val="center"/>
              <w:rPr>
                <w:color w:val="000000" w:themeColor="text1"/>
                <w:sz w:val="22"/>
                <w:szCs w:val="22"/>
              </w:rPr>
            </w:pPr>
            <w:r w:rsidRPr="00235B9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3024" w:rsidRPr="00235B91" w:rsidRDefault="00593024" w:rsidP="00593024">
            <w:pPr>
              <w:spacing w:after="0"/>
              <w:jc w:val="center"/>
              <w:rPr>
                <w:color w:val="000000" w:themeColor="text1"/>
                <w:sz w:val="22"/>
                <w:szCs w:val="22"/>
              </w:rPr>
            </w:pPr>
            <w:r w:rsidRPr="00235B91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235B91" w:rsidRPr="00235B91" w:rsidTr="001943A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3024" w:rsidRPr="00235B91" w:rsidRDefault="00593024" w:rsidP="00AA13D5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35B91">
              <w:rPr>
                <w:color w:val="000000" w:themeColor="text1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3024" w:rsidRPr="00235B91" w:rsidRDefault="00593024" w:rsidP="001943A8">
            <w:pPr>
              <w:spacing w:after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35B91">
              <w:rPr>
                <w:b/>
                <w:color w:val="000000" w:themeColor="text1"/>
                <w:sz w:val="22"/>
                <w:szCs w:val="22"/>
              </w:rPr>
              <w:t>120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3024" w:rsidRPr="00235B91" w:rsidRDefault="00593024" w:rsidP="001943A8">
            <w:pPr>
              <w:spacing w:after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35B91">
              <w:rPr>
                <w:b/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3024" w:rsidRPr="00235B91" w:rsidRDefault="00593024" w:rsidP="00593024">
            <w:pPr>
              <w:spacing w:after="0"/>
              <w:jc w:val="center"/>
              <w:rPr>
                <w:color w:val="000000" w:themeColor="text1"/>
                <w:sz w:val="22"/>
                <w:szCs w:val="22"/>
              </w:rPr>
            </w:pPr>
            <w:r w:rsidRPr="00235B9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3024" w:rsidRPr="00235B91" w:rsidRDefault="00593024" w:rsidP="00593024">
            <w:pPr>
              <w:spacing w:after="0"/>
              <w:jc w:val="center"/>
              <w:rPr>
                <w:color w:val="000000" w:themeColor="text1"/>
                <w:sz w:val="22"/>
                <w:szCs w:val="22"/>
              </w:rPr>
            </w:pPr>
            <w:r w:rsidRPr="00235B9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3024" w:rsidRPr="00235B91" w:rsidRDefault="00593024" w:rsidP="00593024">
            <w:pPr>
              <w:spacing w:after="0"/>
              <w:jc w:val="center"/>
              <w:rPr>
                <w:color w:val="000000" w:themeColor="text1"/>
                <w:sz w:val="22"/>
                <w:szCs w:val="22"/>
              </w:rPr>
            </w:pPr>
            <w:r w:rsidRPr="00235B91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235B91" w:rsidRPr="00235B91" w:rsidTr="001943A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20BA8" w:rsidRPr="00235B91" w:rsidRDefault="00320BA8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235B91">
              <w:rPr>
                <w:color w:val="000000" w:themeColor="text1"/>
                <w:sz w:val="22"/>
                <w:lang w:eastAsia="pl-PL"/>
              </w:rPr>
              <w:t xml:space="preserve">Form of </w:t>
            </w:r>
            <w:proofErr w:type="spellStart"/>
            <w:r w:rsidRPr="00235B91">
              <w:rPr>
                <w:color w:val="000000" w:themeColor="text1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0BA8" w:rsidRPr="00235B91" w:rsidRDefault="00320BA8" w:rsidP="001943A8">
            <w:pPr>
              <w:spacing w:after="0" w:line="240" w:lineRule="auto"/>
              <w:jc w:val="center"/>
              <w:rPr>
                <w:b/>
                <w:color w:val="000000" w:themeColor="text1"/>
                <w:sz w:val="22"/>
                <w:lang w:eastAsia="pl-PL"/>
              </w:rPr>
            </w:pPr>
            <w:r w:rsidRPr="00235B91">
              <w:rPr>
                <w:b/>
                <w:color w:val="000000" w:themeColor="text1"/>
                <w:sz w:val="22"/>
                <w:lang w:val="en" w:eastAsia="pl-PL"/>
              </w:rPr>
              <w:t>exam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0BA8" w:rsidRPr="00235B91" w:rsidRDefault="00320BA8" w:rsidP="001943A8">
            <w:pPr>
              <w:spacing w:after="0" w:line="240" w:lineRule="auto"/>
              <w:jc w:val="center"/>
              <w:rPr>
                <w:b/>
                <w:color w:val="000000" w:themeColor="text1"/>
                <w:sz w:val="22"/>
                <w:lang w:eastAsia="pl-PL"/>
              </w:rPr>
            </w:pPr>
            <w:r w:rsidRPr="00235B91">
              <w:rPr>
                <w:b/>
                <w:color w:val="000000" w:themeColor="text1"/>
                <w:sz w:val="22"/>
                <w:lang w:val="en" w:eastAsia="pl-PL"/>
              </w:rPr>
              <w:t>credit with a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20BA8" w:rsidRPr="00235B91" w:rsidRDefault="00320BA8" w:rsidP="00593024">
            <w:pPr>
              <w:spacing w:after="0"/>
              <w:jc w:val="center"/>
              <w:rPr>
                <w:color w:val="000000" w:themeColor="text1"/>
                <w:sz w:val="22"/>
                <w:szCs w:val="22"/>
              </w:rPr>
            </w:pPr>
            <w:r w:rsidRPr="00235B9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20BA8" w:rsidRPr="00235B91" w:rsidRDefault="00320BA8" w:rsidP="00593024">
            <w:pPr>
              <w:spacing w:after="0"/>
              <w:jc w:val="center"/>
              <w:rPr>
                <w:color w:val="000000" w:themeColor="text1"/>
                <w:sz w:val="22"/>
                <w:szCs w:val="22"/>
              </w:rPr>
            </w:pPr>
            <w:r w:rsidRPr="00235B9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20BA8" w:rsidRPr="00235B91" w:rsidRDefault="00320BA8" w:rsidP="00593024">
            <w:pPr>
              <w:spacing w:after="0"/>
              <w:jc w:val="center"/>
              <w:rPr>
                <w:color w:val="000000" w:themeColor="text1"/>
                <w:sz w:val="22"/>
                <w:szCs w:val="22"/>
              </w:rPr>
            </w:pPr>
            <w:r w:rsidRPr="00235B91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235B91" w:rsidRPr="00235B91" w:rsidTr="001943A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3024" w:rsidRPr="00235B91" w:rsidRDefault="00593024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35B91">
              <w:rPr>
                <w:color w:val="000000" w:themeColor="text1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3024" w:rsidRPr="00235B91" w:rsidRDefault="00593024" w:rsidP="001943A8">
            <w:pPr>
              <w:spacing w:after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35B91">
              <w:rPr>
                <w:b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3024" w:rsidRPr="00235B91" w:rsidRDefault="00593024" w:rsidP="001943A8">
            <w:pPr>
              <w:spacing w:after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35B91">
              <w:rPr>
                <w:b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3024" w:rsidRPr="00235B91" w:rsidRDefault="00593024" w:rsidP="00593024">
            <w:pPr>
              <w:spacing w:after="0"/>
              <w:jc w:val="center"/>
              <w:rPr>
                <w:color w:val="000000" w:themeColor="text1"/>
                <w:sz w:val="22"/>
                <w:szCs w:val="22"/>
              </w:rPr>
            </w:pPr>
            <w:r w:rsidRPr="00235B9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3024" w:rsidRPr="00235B91" w:rsidRDefault="00593024" w:rsidP="00593024">
            <w:pPr>
              <w:spacing w:after="0"/>
              <w:jc w:val="center"/>
              <w:rPr>
                <w:color w:val="000000" w:themeColor="text1"/>
                <w:sz w:val="22"/>
                <w:szCs w:val="22"/>
              </w:rPr>
            </w:pPr>
            <w:r w:rsidRPr="00235B9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3024" w:rsidRPr="00235B91" w:rsidRDefault="00593024" w:rsidP="00593024">
            <w:pPr>
              <w:spacing w:after="0"/>
              <w:jc w:val="center"/>
              <w:rPr>
                <w:color w:val="000000" w:themeColor="text1"/>
                <w:sz w:val="22"/>
                <w:szCs w:val="22"/>
              </w:rPr>
            </w:pPr>
            <w:r w:rsidRPr="00235B91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235B91" w:rsidRPr="00235B91" w:rsidTr="001943A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3024" w:rsidRPr="00235B91" w:rsidRDefault="00593024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proofErr w:type="spellStart"/>
            <w:r w:rsidRPr="00235B91">
              <w:rPr>
                <w:color w:val="000000" w:themeColor="text1"/>
                <w:sz w:val="20"/>
                <w:lang w:eastAsia="pl-PL"/>
              </w:rPr>
              <w:t>Number</w:t>
            </w:r>
            <w:proofErr w:type="spellEnd"/>
            <w:r w:rsidRPr="00235B91">
              <w:rPr>
                <w:color w:val="000000" w:themeColor="text1"/>
                <w:sz w:val="20"/>
                <w:lang w:eastAsia="pl-PL"/>
              </w:rPr>
              <w:t xml:space="preserve"> of ECTS </w:t>
            </w:r>
            <w:proofErr w:type="spellStart"/>
            <w:r w:rsidRPr="00235B91">
              <w:rPr>
                <w:color w:val="000000" w:themeColor="text1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3024" w:rsidRPr="00235B91" w:rsidRDefault="00593024" w:rsidP="001943A8">
            <w:pPr>
              <w:spacing w:after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35B91">
              <w:rPr>
                <w:b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3024" w:rsidRPr="00235B91" w:rsidRDefault="00593024" w:rsidP="001943A8">
            <w:pPr>
              <w:spacing w:after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35B91">
              <w:rPr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3024" w:rsidRPr="00235B91" w:rsidRDefault="00593024" w:rsidP="00593024">
            <w:pPr>
              <w:spacing w:after="0"/>
              <w:jc w:val="center"/>
              <w:rPr>
                <w:color w:val="000000" w:themeColor="text1"/>
                <w:sz w:val="22"/>
                <w:szCs w:val="22"/>
              </w:rPr>
            </w:pPr>
            <w:r w:rsidRPr="00235B9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3024" w:rsidRPr="00235B91" w:rsidRDefault="00593024" w:rsidP="00593024">
            <w:pPr>
              <w:spacing w:after="0"/>
              <w:jc w:val="center"/>
              <w:rPr>
                <w:color w:val="000000" w:themeColor="text1"/>
                <w:sz w:val="22"/>
                <w:szCs w:val="22"/>
              </w:rPr>
            </w:pPr>
            <w:r w:rsidRPr="00235B9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3024" w:rsidRPr="00235B91" w:rsidRDefault="00593024" w:rsidP="00593024">
            <w:pPr>
              <w:spacing w:after="0"/>
              <w:jc w:val="center"/>
              <w:rPr>
                <w:color w:val="000000" w:themeColor="text1"/>
                <w:sz w:val="22"/>
                <w:szCs w:val="22"/>
              </w:rPr>
            </w:pPr>
            <w:r w:rsidRPr="00235B91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235B91" w:rsidRPr="00235B91" w:rsidTr="001943A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3024" w:rsidRPr="00235B91" w:rsidRDefault="00593024" w:rsidP="00551CD3">
            <w:pPr>
              <w:spacing w:after="0" w:line="240" w:lineRule="auto"/>
              <w:jc w:val="right"/>
              <w:rPr>
                <w:color w:val="000000" w:themeColor="text1"/>
                <w:lang w:val="en-US" w:eastAsia="pl-PL"/>
              </w:rPr>
            </w:pPr>
            <w:r w:rsidRPr="00235B91">
              <w:rPr>
                <w:color w:val="000000" w:themeColor="text1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3024" w:rsidRPr="00235B91" w:rsidRDefault="00593024" w:rsidP="001943A8">
            <w:pPr>
              <w:spacing w:after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35B91">
              <w:rPr>
                <w:b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3024" w:rsidRPr="00235B91" w:rsidRDefault="001943A8" w:rsidP="001943A8">
            <w:pPr>
              <w:spacing w:after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35B91">
              <w:rPr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3024" w:rsidRPr="00235B91" w:rsidRDefault="00593024" w:rsidP="00593024">
            <w:pPr>
              <w:spacing w:after="0"/>
              <w:jc w:val="center"/>
              <w:rPr>
                <w:color w:val="000000" w:themeColor="text1"/>
                <w:sz w:val="22"/>
                <w:szCs w:val="22"/>
              </w:rPr>
            </w:pPr>
            <w:r w:rsidRPr="00235B9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3024" w:rsidRPr="00235B91" w:rsidRDefault="00593024" w:rsidP="00593024">
            <w:pPr>
              <w:spacing w:after="0"/>
              <w:jc w:val="center"/>
              <w:rPr>
                <w:color w:val="000000" w:themeColor="text1"/>
                <w:sz w:val="22"/>
                <w:szCs w:val="22"/>
              </w:rPr>
            </w:pPr>
            <w:r w:rsidRPr="00235B9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3024" w:rsidRPr="00235B91" w:rsidRDefault="00593024" w:rsidP="00593024">
            <w:pPr>
              <w:spacing w:after="0"/>
              <w:jc w:val="center"/>
              <w:rPr>
                <w:color w:val="000000" w:themeColor="text1"/>
                <w:sz w:val="22"/>
                <w:szCs w:val="22"/>
              </w:rPr>
            </w:pPr>
            <w:r w:rsidRPr="00235B91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235B91" w:rsidRPr="00235B91" w:rsidTr="001943A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3024" w:rsidRPr="00235B91" w:rsidRDefault="00593024" w:rsidP="00AA13D5">
            <w:pPr>
              <w:spacing w:after="0" w:line="240" w:lineRule="auto"/>
              <w:jc w:val="right"/>
              <w:rPr>
                <w:color w:val="000000" w:themeColor="text1"/>
                <w:lang w:val="en-US" w:eastAsia="pl-PL"/>
              </w:rPr>
            </w:pPr>
            <w:r w:rsidRPr="00235B91">
              <w:rPr>
                <w:color w:val="000000" w:themeColor="text1"/>
                <w:sz w:val="20"/>
                <w:lang w:val="en-US" w:eastAsia="pl-PL"/>
              </w:rPr>
              <w:t>including number of ECTS points for direct teacher-student contact (BK)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3024" w:rsidRPr="00235B91" w:rsidRDefault="00593024" w:rsidP="001943A8">
            <w:pPr>
              <w:spacing w:after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35B91">
              <w:rPr>
                <w:b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3024" w:rsidRPr="00235B91" w:rsidRDefault="00593024" w:rsidP="001943A8">
            <w:pPr>
              <w:spacing w:after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35B91">
              <w:rPr>
                <w:b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3024" w:rsidRPr="00235B91" w:rsidRDefault="00593024" w:rsidP="00593024">
            <w:pPr>
              <w:spacing w:after="0"/>
              <w:jc w:val="center"/>
              <w:rPr>
                <w:color w:val="000000" w:themeColor="text1"/>
                <w:sz w:val="22"/>
                <w:szCs w:val="22"/>
              </w:rPr>
            </w:pPr>
            <w:r w:rsidRPr="00235B9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3024" w:rsidRPr="00235B91" w:rsidRDefault="00593024" w:rsidP="00593024">
            <w:pPr>
              <w:spacing w:after="0"/>
              <w:jc w:val="center"/>
              <w:rPr>
                <w:color w:val="000000" w:themeColor="text1"/>
                <w:sz w:val="22"/>
                <w:szCs w:val="22"/>
              </w:rPr>
            </w:pPr>
            <w:r w:rsidRPr="00235B9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3024" w:rsidRPr="00235B91" w:rsidRDefault="00593024" w:rsidP="00593024">
            <w:pPr>
              <w:spacing w:after="0"/>
              <w:jc w:val="center"/>
              <w:rPr>
                <w:color w:val="000000" w:themeColor="text1"/>
                <w:sz w:val="22"/>
                <w:szCs w:val="22"/>
              </w:rPr>
            </w:pPr>
            <w:r w:rsidRPr="00235B91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</w:tbl>
    <w:p w:rsidR="00100B1A" w:rsidRPr="00235B91" w:rsidRDefault="00100B1A" w:rsidP="00551CD3">
      <w:pPr>
        <w:spacing w:line="240" w:lineRule="auto"/>
        <w:rPr>
          <w:color w:val="000000" w:themeColor="text1"/>
          <w:lang w:eastAsia="pl-PL"/>
        </w:rPr>
      </w:pPr>
      <w:r w:rsidRPr="00235B91">
        <w:rPr>
          <w:color w:val="000000" w:themeColor="text1"/>
          <w:sz w:val="12"/>
          <w:lang w:eastAsia="pl-PL"/>
        </w:rPr>
        <w:t>*</w:t>
      </w:r>
      <w:proofErr w:type="spellStart"/>
      <w:r w:rsidRPr="00235B91">
        <w:rPr>
          <w:color w:val="000000" w:themeColor="text1"/>
          <w:sz w:val="12"/>
          <w:lang w:eastAsia="pl-PL"/>
        </w:rPr>
        <w:t>delete</w:t>
      </w:r>
      <w:proofErr w:type="spellEnd"/>
      <w:r w:rsidRPr="00235B91">
        <w:rPr>
          <w:color w:val="000000" w:themeColor="text1"/>
          <w:sz w:val="12"/>
          <w:lang w:eastAsia="pl-PL"/>
        </w:rPr>
        <w:t xml:space="preserve"> as </w:t>
      </w:r>
      <w:proofErr w:type="spellStart"/>
      <w:r w:rsidRPr="00235B91">
        <w:rPr>
          <w:color w:val="000000" w:themeColor="text1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235B91" w:rsidRPr="00235B91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235B91" w:rsidRDefault="00100B1A" w:rsidP="00551CD3">
            <w:pPr>
              <w:spacing w:before="60" w:after="20" w:line="240" w:lineRule="auto"/>
              <w:jc w:val="center"/>
              <w:rPr>
                <w:color w:val="000000" w:themeColor="text1"/>
                <w:lang w:val="en-US" w:eastAsia="pl-PL"/>
              </w:rPr>
            </w:pPr>
            <w:bookmarkStart w:id="2" w:name="table03"/>
            <w:bookmarkEnd w:id="2"/>
            <w:r w:rsidRPr="00235B91">
              <w:rPr>
                <w:b/>
                <w:bCs/>
                <w:color w:val="000000" w:themeColor="text1"/>
                <w:sz w:val="22"/>
                <w:lang w:val="en-US" w:eastAsia="pl-PL"/>
              </w:rPr>
              <w:t>PREREQUISITES RELATING TO KNOWLEDGE, SKILLS AND OTHER COMPETENCES</w:t>
            </w:r>
          </w:p>
          <w:p w:rsidR="00100B1A" w:rsidRPr="00235B91" w:rsidRDefault="0071308B" w:rsidP="0071308B">
            <w:pPr>
              <w:spacing w:after="0" w:line="240" w:lineRule="auto"/>
              <w:ind w:left="720" w:hanging="700"/>
              <w:rPr>
                <w:color w:val="000000" w:themeColor="text1"/>
                <w:lang w:eastAsia="pl-PL"/>
              </w:rPr>
            </w:pPr>
            <w:r w:rsidRPr="00235B91">
              <w:rPr>
                <w:color w:val="000000" w:themeColor="text1"/>
                <w:lang w:eastAsia="pl-PL"/>
              </w:rPr>
              <w:t>-</w:t>
            </w:r>
          </w:p>
        </w:tc>
      </w:tr>
    </w:tbl>
    <w:p w:rsidR="00100B1A" w:rsidRPr="00235B91" w:rsidRDefault="00100B1A" w:rsidP="00551CD3">
      <w:pPr>
        <w:spacing w:line="240" w:lineRule="auto"/>
        <w:rPr>
          <w:color w:val="000000" w:themeColor="text1"/>
          <w:sz w:val="12"/>
          <w:lang w:eastAsia="pl-PL"/>
        </w:rPr>
      </w:pPr>
      <w:r w:rsidRPr="00235B91">
        <w:rPr>
          <w:color w:val="000000" w:themeColor="text1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10"/>
      </w:tblGrid>
      <w:tr w:rsidR="00235B91" w:rsidRPr="0069769D" w:rsidTr="00CE3D3F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6967" w:rsidRPr="00235B91" w:rsidRDefault="00FF6967" w:rsidP="00CE3D3F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 w:rsidRPr="00235B91">
              <w:rPr>
                <w:b/>
                <w:bCs/>
                <w:color w:val="000000" w:themeColor="text1"/>
                <w:sz w:val="22"/>
                <w:lang w:val="en-US" w:eastAsia="pl-PL"/>
              </w:rPr>
              <w:t>SUBJECT OBJECTIVES</w:t>
            </w:r>
          </w:p>
          <w:p w:rsidR="00FF6967" w:rsidRPr="00235B91" w:rsidRDefault="00FF6967" w:rsidP="00CE3D3F">
            <w:pPr>
              <w:spacing w:after="0" w:line="240" w:lineRule="auto"/>
              <w:rPr>
                <w:color w:val="000000" w:themeColor="text1"/>
                <w:lang w:val="en"/>
              </w:rPr>
            </w:pPr>
            <w:r w:rsidRPr="00235B91">
              <w:rPr>
                <w:rStyle w:val="hps"/>
                <w:color w:val="000000" w:themeColor="text1"/>
                <w:lang w:val="en"/>
              </w:rPr>
              <w:t xml:space="preserve">To </w:t>
            </w:r>
            <w:r w:rsidRPr="00235B91">
              <w:rPr>
                <w:rStyle w:val="Pogrubienie"/>
                <w:b w:val="0"/>
                <w:color w:val="000000" w:themeColor="text1"/>
                <w:lang w:val="en-US"/>
              </w:rPr>
              <w:t xml:space="preserve">ensure </w:t>
            </w:r>
            <w:r w:rsidRPr="00235B91">
              <w:rPr>
                <w:rStyle w:val="result-single"/>
                <w:bCs/>
                <w:color w:val="000000" w:themeColor="text1"/>
                <w:lang w:val="en-US"/>
              </w:rPr>
              <w:t xml:space="preserve">fundamental knowledge </w:t>
            </w:r>
            <w:r w:rsidRPr="00235B91">
              <w:rPr>
                <w:rStyle w:val="hps"/>
                <w:color w:val="000000" w:themeColor="text1"/>
                <w:lang w:val="en"/>
              </w:rPr>
              <w:t>(including application aspects)</w:t>
            </w:r>
            <w:r w:rsidRPr="00235B91">
              <w:rPr>
                <w:color w:val="000000" w:themeColor="text1"/>
                <w:lang w:val="en"/>
              </w:rPr>
              <w:t xml:space="preserve"> </w:t>
            </w:r>
            <w:r w:rsidRPr="00235B91">
              <w:rPr>
                <w:rStyle w:val="result-single"/>
                <w:bCs/>
                <w:color w:val="000000" w:themeColor="text1"/>
                <w:lang w:val="en-US"/>
              </w:rPr>
              <w:t>about</w:t>
            </w:r>
            <w:r w:rsidRPr="00235B91">
              <w:rPr>
                <w:color w:val="000000" w:themeColor="text1"/>
                <w:lang w:val="en"/>
              </w:rPr>
              <w:t>:</w:t>
            </w:r>
          </w:p>
          <w:p w:rsidR="00FF6967" w:rsidRPr="00235B91" w:rsidRDefault="00FF6967" w:rsidP="00CE3D3F">
            <w:pPr>
              <w:spacing w:after="0" w:line="240" w:lineRule="auto"/>
              <w:rPr>
                <w:color w:val="000000" w:themeColor="text1"/>
                <w:lang w:val="en"/>
              </w:rPr>
            </w:pPr>
            <w:r w:rsidRPr="00235B91">
              <w:rPr>
                <w:rStyle w:val="hps"/>
                <w:color w:val="000000" w:themeColor="text1"/>
                <w:lang w:val="en"/>
              </w:rPr>
              <w:t>C1.</w:t>
            </w:r>
            <w:r w:rsidRPr="00235B91">
              <w:rPr>
                <w:color w:val="000000" w:themeColor="text1"/>
                <w:lang w:val="en"/>
              </w:rPr>
              <w:t xml:space="preserve"> </w:t>
            </w:r>
            <w:r w:rsidRPr="00235B91">
              <w:rPr>
                <w:rStyle w:val="hps"/>
                <w:color w:val="000000" w:themeColor="text1"/>
                <w:lang w:val="en"/>
              </w:rPr>
              <w:t>characteristics,</w:t>
            </w:r>
            <w:r w:rsidRPr="00235B91">
              <w:rPr>
                <w:color w:val="000000" w:themeColor="text1"/>
                <w:lang w:val="en"/>
              </w:rPr>
              <w:t xml:space="preserve"> </w:t>
            </w:r>
            <w:r w:rsidRPr="00235B91">
              <w:rPr>
                <w:rStyle w:val="hps"/>
                <w:color w:val="000000" w:themeColor="text1"/>
                <w:lang w:val="en"/>
              </w:rPr>
              <w:t>elements and</w:t>
            </w:r>
            <w:r w:rsidRPr="00235B91">
              <w:rPr>
                <w:color w:val="000000" w:themeColor="text1"/>
                <w:lang w:val="en"/>
              </w:rPr>
              <w:t xml:space="preserve"> </w:t>
            </w:r>
            <w:r w:rsidRPr="00235B91">
              <w:rPr>
                <w:rStyle w:val="hps"/>
                <w:color w:val="000000" w:themeColor="text1"/>
                <w:lang w:val="en"/>
              </w:rPr>
              <w:t>types of organizations,</w:t>
            </w:r>
            <w:r w:rsidRPr="00235B91">
              <w:rPr>
                <w:color w:val="000000" w:themeColor="text1"/>
                <w:lang w:val="en"/>
              </w:rPr>
              <w:t xml:space="preserve"> </w:t>
            </w:r>
            <w:r w:rsidRPr="00235B91">
              <w:rPr>
                <w:rStyle w:val="hps"/>
                <w:color w:val="000000" w:themeColor="text1"/>
                <w:lang w:val="en"/>
              </w:rPr>
              <w:t>and the</w:t>
            </w:r>
            <w:r w:rsidRPr="00235B91">
              <w:rPr>
                <w:color w:val="000000" w:themeColor="text1"/>
                <w:lang w:val="en"/>
              </w:rPr>
              <w:t xml:space="preserve"> </w:t>
            </w:r>
            <w:r w:rsidRPr="00235B91">
              <w:rPr>
                <w:rStyle w:val="hps"/>
                <w:color w:val="000000" w:themeColor="text1"/>
                <w:lang w:val="en"/>
              </w:rPr>
              <w:t>impact of the</w:t>
            </w:r>
            <w:r w:rsidRPr="00235B91">
              <w:rPr>
                <w:color w:val="000000" w:themeColor="text1"/>
                <w:lang w:val="en"/>
              </w:rPr>
              <w:t xml:space="preserve"> </w:t>
            </w:r>
            <w:r w:rsidRPr="00235B91">
              <w:rPr>
                <w:rStyle w:val="hps"/>
                <w:color w:val="000000" w:themeColor="text1"/>
                <w:lang w:val="en"/>
              </w:rPr>
              <w:t>environment on</w:t>
            </w:r>
            <w:r w:rsidRPr="00235B91">
              <w:rPr>
                <w:color w:val="000000" w:themeColor="text1"/>
                <w:lang w:val="en"/>
              </w:rPr>
              <w:t xml:space="preserve"> </w:t>
            </w:r>
            <w:r w:rsidRPr="00235B91">
              <w:rPr>
                <w:rStyle w:val="hps"/>
                <w:color w:val="000000" w:themeColor="text1"/>
                <w:lang w:val="en"/>
              </w:rPr>
              <w:t>organizational operations,</w:t>
            </w:r>
          </w:p>
          <w:p w:rsidR="00FF6967" w:rsidRPr="00235B91" w:rsidRDefault="00FF6967" w:rsidP="00CE3D3F">
            <w:pPr>
              <w:spacing w:after="0" w:line="240" w:lineRule="auto"/>
              <w:rPr>
                <w:color w:val="000000" w:themeColor="text1"/>
                <w:lang w:val="en"/>
              </w:rPr>
            </w:pPr>
            <w:r w:rsidRPr="00235B91">
              <w:rPr>
                <w:rStyle w:val="hps"/>
                <w:color w:val="000000" w:themeColor="text1"/>
                <w:lang w:val="en"/>
              </w:rPr>
              <w:t>C2.</w:t>
            </w:r>
            <w:r w:rsidRPr="00235B91">
              <w:rPr>
                <w:color w:val="000000" w:themeColor="text1"/>
                <w:lang w:val="en"/>
              </w:rPr>
              <w:t xml:space="preserve"> </w:t>
            </w:r>
            <w:r w:rsidRPr="00235B91">
              <w:rPr>
                <w:rStyle w:val="hps"/>
                <w:color w:val="000000" w:themeColor="text1"/>
                <w:lang w:val="en"/>
              </w:rPr>
              <w:t>management processes</w:t>
            </w:r>
            <w:r w:rsidRPr="00235B91">
              <w:rPr>
                <w:color w:val="000000" w:themeColor="text1"/>
                <w:lang w:val="en"/>
              </w:rPr>
              <w:t xml:space="preserve">, functions, principles and </w:t>
            </w:r>
            <w:r w:rsidRPr="00235B91">
              <w:rPr>
                <w:rStyle w:val="hps"/>
                <w:color w:val="000000" w:themeColor="text1"/>
                <w:lang w:val="en"/>
              </w:rPr>
              <w:t>tools</w:t>
            </w:r>
            <w:r w:rsidRPr="00235B91">
              <w:rPr>
                <w:color w:val="000000" w:themeColor="text1"/>
                <w:lang w:val="en"/>
              </w:rPr>
              <w:t>,</w:t>
            </w:r>
          </w:p>
          <w:p w:rsidR="00FF6967" w:rsidRPr="00235B91" w:rsidRDefault="00FF6967" w:rsidP="00CE3D3F">
            <w:pPr>
              <w:spacing w:after="0" w:line="240" w:lineRule="auto"/>
              <w:rPr>
                <w:color w:val="000000" w:themeColor="text1"/>
                <w:lang w:val="en"/>
              </w:rPr>
            </w:pPr>
            <w:r w:rsidRPr="00235B91">
              <w:rPr>
                <w:rStyle w:val="hps"/>
                <w:color w:val="000000" w:themeColor="text1"/>
                <w:lang w:val="en"/>
              </w:rPr>
              <w:t>C3.</w:t>
            </w:r>
            <w:r w:rsidRPr="00235B91">
              <w:rPr>
                <w:color w:val="000000" w:themeColor="text1"/>
                <w:lang w:val="en"/>
              </w:rPr>
              <w:t xml:space="preserve"> k</w:t>
            </w:r>
            <w:r w:rsidRPr="00235B91">
              <w:rPr>
                <w:rStyle w:val="hps"/>
                <w:color w:val="000000" w:themeColor="text1"/>
                <w:lang w:val="en"/>
              </w:rPr>
              <w:t>ey management issues</w:t>
            </w:r>
            <w:r w:rsidRPr="00235B91">
              <w:rPr>
                <w:color w:val="000000" w:themeColor="text1"/>
                <w:lang w:val="en"/>
              </w:rPr>
              <w:t>,</w:t>
            </w:r>
          </w:p>
          <w:p w:rsidR="00FF6967" w:rsidRPr="00235B91" w:rsidRDefault="00FF6967" w:rsidP="00CE3D3F">
            <w:pPr>
              <w:spacing w:after="0" w:line="240" w:lineRule="auto"/>
              <w:rPr>
                <w:color w:val="000000" w:themeColor="text1"/>
                <w:lang w:val="en"/>
              </w:rPr>
            </w:pPr>
            <w:r w:rsidRPr="00235B91">
              <w:rPr>
                <w:rStyle w:val="hps"/>
                <w:color w:val="000000" w:themeColor="text1"/>
                <w:lang w:val="en"/>
              </w:rPr>
              <w:t>C4.</w:t>
            </w:r>
            <w:r w:rsidRPr="00235B91">
              <w:rPr>
                <w:color w:val="000000" w:themeColor="text1"/>
                <w:lang w:val="en"/>
              </w:rPr>
              <w:t xml:space="preserve"> organizational </w:t>
            </w:r>
            <w:r w:rsidRPr="00235B91">
              <w:rPr>
                <w:rStyle w:val="hps"/>
                <w:color w:val="000000" w:themeColor="text1"/>
                <w:lang w:val="en"/>
              </w:rPr>
              <w:t>effectiveness</w:t>
            </w:r>
            <w:r w:rsidRPr="00235B91">
              <w:rPr>
                <w:color w:val="000000" w:themeColor="text1"/>
                <w:lang w:val="en"/>
              </w:rPr>
              <w:t>.</w:t>
            </w:r>
          </w:p>
          <w:p w:rsidR="00FF6967" w:rsidRPr="00235B91" w:rsidRDefault="00FF6967" w:rsidP="00CE3D3F">
            <w:pPr>
              <w:spacing w:after="0" w:line="240" w:lineRule="auto"/>
              <w:rPr>
                <w:color w:val="000000" w:themeColor="text1"/>
                <w:lang w:val="en"/>
              </w:rPr>
            </w:pPr>
            <w:r w:rsidRPr="00235B91">
              <w:rPr>
                <w:rStyle w:val="hps"/>
                <w:color w:val="000000" w:themeColor="text1"/>
                <w:lang w:val="en"/>
              </w:rPr>
              <w:t xml:space="preserve">To </w:t>
            </w:r>
            <w:r w:rsidRPr="00235B91">
              <w:rPr>
                <w:color w:val="000000" w:themeColor="text1"/>
                <w:lang w:val="en-US"/>
              </w:rPr>
              <w:t xml:space="preserve">ensure </w:t>
            </w:r>
            <w:r w:rsidRPr="00235B91">
              <w:rPr>
                <w:rStyle w:val="hps"/>
                <w:color w:val="000000" w:themeColor="text1"/>
                <w:lang w:val="en"/>
              </w:rPr>
              <w:t>fundamental skills to</w:t>
            </w:r>
            <w:r w:rsidRPr="00235B91">
              <w:rPr>
                <w:color w:val="000000" w:themeColor="text1"/>
                <w:lang w:val="en"/>
              </w:rPr>
              <w:t>:</w:t>
            </w:r>
          </w:p>
          <w:p w:rsidR="00FF6967" w:rsidRPr="00235B91" w:rsidRDefault="00FF6967" w:rsidP="00CE3D3F">
            <w:pPr>
              <w:spacing w:after="0" w:line="240" w:lineRule="auto"/>
              <w:rPr>
                <w:color w:val="000000" w:themeColor="text1"/>
                <w:lang w:val="en"/>
              </w:rPr>
            </w:pPr>
            <w:r w:rsidRPr="00235B91">
              <w:rPr>
                <w:rStyle w:val="hps"/>
                <w:color w:val="000000" w:themeColor="text1"/>
                <w:lang w:val="en"/>
              </w:rPr>
              <w:t>C5.</w:t>
            </w:r>
            <w:r w:rsidRPr="00235B91">
              <w:rPr>
                <w:color w:val="000000" w:themeColor="text1"/>
                <w:lang w:val="en"/>
              </w:rPr>
              <w:t xml:space="preserve"> </w:t>
            </w:r>
            <w:r w:rsidRPr="00235B91">
              <w:rPr>
                <w:rStyle w:val="hps"/>
                <w:color w:val="000000" w:themeColor="text1"/>
                <w:lang w:val="en"/>
              </w:rPr>
              <w:t>analyze and</w:t>
            </w:r>
            <w:r w:rsidRPr="00235B91">
              <w:rPr>
                <w:color w:val="000000" w:themeColor="text1"/>
                <w:lang w:val="en"/>
              </w:rPr>
              <w:t xml:space="preserve"> </w:t>
            </w:r>
            <w:r w:rsidRPr="00235B91">
              <w:rPr>
                <w:rStyle w:val="hps"/>
                <w:color w:val="000000" w:themeColor="text1"/>
                <w:lang w:val="en"/>
              </w:rPr>
              <w:t>evaluate selected</w:t>
            </w:r>
            <w:r w:rsidRPr="00235B91">
              <w:rPr>
                <w:color w:val="000000" w:themeColor="text1"/>
                <w:lang w:val="en"/>
              </w:rPr>
              <w:t xml:space="preserve"> </w:t>
            </w:r>
            <w:r w:rsidRPr="00235B91">
              <w:rPr>
                <w:rStyle w:val="hps"/>
                <w:color w:val="000000" w:themeColor="text1"/>
                <w:lang w:val="en"/>
              </w:rPr>
              <w:t>characteristics of</w:t>
            </w:r>
            <w:r w:rsidRPr="00235B91">
              <w:rPr>
                <w:color w:val="000000" w:themeColor="text1"/>
                <w:lang w:val="en"/>
              </w:rPr>
              <w:t xml:space="preserve"> </w:t>
            </w:r>
            <w:r w:rsidRPr="00235B91">
              <w:rPr>
                <w:rStyle w:val="hps"/>
                <w:color w:val="000000" w:themeColor="text1"/>
                <w:lang w:val="en"/>
              </w:rPr>
              <w:t>the organization,</w:t>
            </w:r>
          </w:p>
          <w:p w:rsidR="00FF6967" w:rsidRPr="00235B91" w:rsidRDefault="00FF6967" w:rsidP="00CE3D3F">
            <w:pPr>
              <w:spacing w:after="0" w:line="240" w:lineRule="auto"/>
              <w:rPr>
                <w:color w:val="000000" w:themeColor="text1"/>
                <w:sz w:val="22"/>
                <w:szCs w:val="22"/>
                <w:lang w:val="en"/>
              </w:rPr>
            </w:pPr>
            <w:r w:rsidRPr="00235B91">
              <w:rPr>
                <w:rStyle w:val="hps"/>
                <w:color w:val="000000" w:themeColor="text1"/>
                <w:lang w:val="en"/>
              </w:rPr>
              <w:t>C6.</w:t>
            </w:r>
            <w:r w:rsidRPr="00235B91">
              <w:rPr>
                <w:color w:val="000000" w:themeColor="text1"/>
                <w:lang w:val="en"/>
              </w:rPr>
              <w:t xml:space="preserve"> </w:t>
            </w:r>
            <w:r w:rsidRPr="00235B91">
              <w:rPr>
                <w:rStyle w:val="hps"/>
                <w:color w:val="000000" w:themeColor="text1"/>
                <w:lang w:val="en"/>
              </w:rPr>
              <w:t>analyze and</w:t>
            </w:r>
            <w:r w:rsidRPr="00235B91">
              <w:rPr>
                <w:color w:val="000000" w:themeColor="text1"/>
                <w:lang w:val="en"/>
              </w:rPr>
              <w:t xml:space="preserve"> </w:t>
            </w:r>
            <w:r w:rsidRPr="00235B91">
              <w:rPr>
                <w:rStyle w:val="hps"/>
                <w:color w:val="000000" w:themeColor="text1"/>
                <w:lang w:val="en"/>
              </w:rPr>
              <w:t>evaluate selected internal and</w:t>
            </w:r>
            <w:r w:rsidRPr="00235B91">
              <w:rPr>
                <w:color w:val="000000" w:themeColor="text1"/>
                <w:lang w:val="en"/>
              </w:rPr>
              <w:t xml:space="preserve"> </w:t>
            </w:r>
            <w:r w:rsidRPr="00235B91">
              <w:rPr>
                <w:rStyle w:val="hps"/>
                <w:color w:val="000000" w:themeColor="text1"/>
                <w:lang w:val="en"/>
              </w:rPr>
              <w:t>inter-organizational</w:t>
            </w:r>
            <w:r w:rsidRPr="00235B91">
              <w:rPr>
                <w:color w:val="000000" w:themeColor="text1"/>
                <w:lang w:val="en"/>
              </w:rPr>
              <w:t xml:space="preserve"> </w:t>
            </w:r>
            <w:r w:rsidRPr="00235B91">
              <w:rPr>
                <w:rStyle w:val="hps"/>
                <w:color w:val="000000" w:themeColor="text1"/>
                <w:lang w:val="en"/>
              </w:rPr>
              <w:t xml:space="preserve">relationships. </w:t>
            </w:r>
          </w:p>
        </w:tc>
      </w:tr>
    </w:tbl>
    <w:p w:rsidR="00FF6967" w:rsidRPr="00235B91" w:rsidRDefault="00FF6967" w:rsidP="00FF6967">
      <w:pPr>
        <w:spacing w:line="240" w:lineRule="auto"/>
        <w:rPr>
          <w:vanish/>
          <w:color w:val="000000" w:themeColor="text1"/>
          <w:lang w:val="en-US"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235B91" w:rsidRPr="0069769D" w:rsidTr="00CE3D3F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69D" w:rsidRPr="00551CD3" w:rsidRDefault="0069769D" w:rsidP="0069769D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:rsidR="00FF6967" w:rsidRPr="00235B91" w:rsidRDefault="00FF6967" w:rsidP="00CE3D3F">
            <w:pPr>
              <w:spacing w:after="0" w:line="240" w:lineRule="auto"/>
              <w:rPr>
                <w:b/>
                <w:color w:val="000000" w:themeColor="text1"/>
                <w:lang w:val="en-US" w:eastAsia="pl-PL"/>
              </w:rPr>
            </w:pPr>
            <w:r w:rsidRPr="00235B91">
              <w:rPr>
                <w:b/>
                <w:color w:val="000000" w:themeColor="text1"/>
                <w:lang w:val="en-US" w:eastAsia="pl-PL"/>
              </w:rPr>
              <w:t>relating to knowledge:</w:t>
            </w:r>
          </w:p>
          <w:p w:rsidR="00FF6967" w:rsidRPr="00235B91" w:rsidRDefault="00FF6967" w:rsidP="00CE3D3F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35B91">
              <w:rPr>
                <w:color w:val="000000" w:themeColor="text1"/>
                <w:lang w:val="en" w:eastAsia="pl-PL"/>
              </w:rPr>
              <w:t>PEK_W01 - has a basic knowledge about the characteristics, elements and types of organizations</w:t>
            </w:r>
            <w:r w:rsidRPr="00235B91">
              <w:rPr>
                <w:color w:val="000000" w:themeColor="text1"/>
                <w:lang w:val="en" w:eastAsia="pl-PL"/>
              </w:rPr>
              <w:br/>
              <w:t>PEK_W02 – understands basic management processes, functions, principles and tools</w:t>
            </w:r>
            <w:r w:rsidRPr="00235B91">
              <w:rPr>
                <w:color w:val="000000" w:themeColor="text1"/>
                <w:lang w:val="en" w:eastAsia="pl-PL"/>
              </w:rPr>
              <w:br/>
              <w:t>PEK_W03 - explains and illustrates the impact of the environment on the operations of the organization</w:t>
            </w:r>
            <w:r w:rsidRPr="00235B91">
              <w:rPr>
                <w:color w:val="000000" w:themeColor="text1"/>
                <w:lang w:val="en" w:eastAsia="pl-PL"/>
              </w:rPr>
              <w:br/>
              <w:t xml:space="preserve">PEK_W04 – identifies the basic management issues </w:t>
            </w:r>
            <w:r w:rsidRPr="00235B91">
              <w:rPr>
                <w:color w:val="000000" w:themeColor="text1"/>
                <w:lang w:val="en" w:eastAsia="pl-PL"/>
              </w:rPr>
              <w:br/>
              <w:t xml:space="preserve">PEK_W05 – understands the organizational </w:t>
            </w:r>
            <w:r w:rsidR="00D84EB9" w:rsidRPr="00235B91">
              <w:rPr>
                <w:color w:val="000000" w:themeColor="text1"/>
                <w:lang w:val="en" w:eastAsia="pl-PL"/>
              </w:rPr>
              <w:t>effectiveness</w:t>
            </w:r>
            <w:r w:rsidRPr="00235B91">
              <w:rPr>
                <w:color w:val="000000" w:themeColor="text1"/>
                <w:lang w:val="en" w:eastAsia="pl-PL"/>
              </w:rPr>
              <w:t xml:space="preserve"> concept</w:t>
            </w:r>
            <w:r w:rsidRPr="00235B91">
              <w:rPr>
                <w:color w:val="000000" w:themeColor="text1"/>
                <w:lang w:val="en" w:eastAsia="pl-PL"/>
              </w:rPr>
              <w:br/>
            </w:r>
            <w:r w:rsidRPr="00235B91">
              <w:rPr>
                <w:b/>
                <w:color w:val="000000" w:themeColor="text1"/>
                <w:lang w:val="en-US" w:eastAsia="pl-PL"/>
              </w:rPr>
              <w:lastRenderedPageBreak/>
              <w:t>relating to skills:</w:t>
            </w:r>
          </w:p>
          <w:p w:rsidR="00FF6967" w:rsidRPr="00235B91" w:rsidRDefault="00FF6967" w:rsidP="00CE3D3F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35B91">
              <w:rPr>
                <w:color w:val="000000" w:themeColor="text1"/>
                <w:lang w:val="en" w:eastAsia="pl-PL"/>
              </w:rPr>
              <w:t xml:space="preserve">PEK_U01 - analyzes and evaluates (at a basic level) the objectives, characteristics and elements of the organization </w:t>
            </w:r>
            <w:r w:rsidRPr="00235B91">
              <w:rPr>
                <w:color w:val="000000" w:themeColor="text1"/>
                <w:lang w:val="en" w:eastAsia="pl-PL"/>
              </w:rPr>
              <w:br/>
              <w:t>PEK_U02 - analyzes and evaluates (at a basic level) internal and inter-organizational relationships</w:t>
            </w:r>
            <w:r w:rsidRPr="00235B91">
              <w:rPr>
                <w:color w:val="000000" w:themeColor="text1"/>
                <w:lang w:val="en" w:eastAsia="pl-PL"/>
              </w:rPr>
              <w:br/>
              <w:t xml:space="preserve">PEK_U03 - identifies and analyzes basic management issues </w:t>
            </w:r>
            <w:r w:rsidRPr="00235B91">
              <w:rPr>
                <w:color w:val="000000" w:themeColor="text1"/>
                <w:lang w:val="en" w:eastAsia="pl-PL"/>
              </w:rPr>
              <w:br/>
            </w:r>
            <w:r w:rsidRPr="00235B91">
              <w:rPr>
                <w:b/>
                <w:color w:val="000000" w:themeColor="text1"/>
                <w:lang w:val="en-US" w:eastAsia="pl-PL"/>
              </w:rPr>
              <w:t>relating to social competences:</w:t>
            </w:r>
          </w:p>
          <w:p w:rsidR="00FF6967" w:rsidRPr="00235B91" w:rsidRDefault="00FF6967" w:rsidP="00CE3D3F">
            <w:pPr>
              <w:spacing w:after="0" w:line="240" w:lineRule="auto"/>
              <w:rPr>
                <w:color w:val="000000" w:themeColor="text1"/>
                <w:lang w:val="en" w:eastAsia="pl-PL"/>
              </w:rPr>
            </w:pPr>
            <w:r w:rsidRPr="00235B91">
              <w:rPr>
                <w:color w:val="000000" w:themeColor="text1"/>
                <w:lang w:val="en" w:eastAsia="pl-PL"/>
              </w:rPr>
              <w:t>PEK_K01 - is aware of the need to develop knowledge and skills in the science of organization and management</w:t>
            </w:r>
            <w:r w:rsidRPr="00235B91">
              <w:rPr>
                <w:color w:val="000000" w:themeColor="text1"/>
                <w:lang w:val="en" w:eastAsia="pl-PL"/>
              </w:rPr>
              <w:br/>
              <w:t>PEK_K02 - is aware that manager’s job is to continuously identify, analyze and resolve issues in organizations</w:t>
            </w:r>
            <w:r w:rsidRPr="00235B91">
              <w:rPr>
                <w:color w:val="000000" w:themeColor="text1"/>
                <w:lang w:val="en" w:eastAsia="pl-PL"/>
              </w:rPr>
              <w:br/>
              <w:t xml:space="preserve">PEK_K03 - is prepared to express and defend his/her views, and to persuade others to his/her views </w:t>
            </w:r>
          </w:p>
          <w:p w:rsidR="00FF6967" w:rsidRPr="00235B91" w:rsidRDefault="00FF6967" w:rsidP="00CE3D3F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35B91">
              <w:rPr>
                <w:color w:val="000000" w:themeColor="text1"/>
                <w:sz w:val="22"/>
                <w:szCs w:val="22"/>
                <w:lang w:val="en"/>
              </w:rPr>
              <w:t xml:space="preserve">PEK_K04 – </w:t>
            </w:r>
            <w:r w:rsidRPr="00235B91">
              <w:rPr>
                <w:color w:val="000000" w:themeColor="text1"/>
                <w:lang w:val="en" w:eastAsia="pl-PL"/>
              </w:rPr>
              <w:t>is aware that managers have to comply with appropriate – professional and ethical standards.</w:t>
            </w:r>
          </w:p>
        </w:tc>
      </w:tr>
    </w:tbl>
    <w:p w:rsidR="00100B1A" w:rsidRPr="00235B91" w:rsidRDefault="00100B1A" w:rsidP="00551CD3">
      <w:pPr>
        <w:spacing w:line="240" w:lineRule="auto"/>
        <w:rPr>
          <w:vanish/>
          <w:color w:val="000000" w:themeColor="text1"/>
          <w:lang w:val="en-US" w:eastAsia="pl-PL"/>
        </w:rPr>
      </w:pPr>
      <w:bookmarkStart w:id="3" w:name="table04"/>
      <w:bookmarkStart w:id="4" w:name="table05"/>
      <w:bookmarkStart w:id="5" w:name="table06"/>
      <w:bookmarkEnd w:id="3"/>
      <w:bookmarkEnd w:id="4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866"/>
        <w:gridCol w:w="6666"/>
        <w:gridCol w:w="1693"/>
      </w:tblGrid>
      <w:tr w:rsidR="00235B91" w:rsidRPr="00235B91" w:rsidTr="00CE3D3F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70E6" w:rsidRPr="00235B91" w:rsidRDefault="008370E6" w:rsidP="00CE3D3F">
            <w:pPr>
              <w:spacing w:before="60" w:after="20" w:line="240" w:lineRule="auto"/>
              <w:jc w:val="center"/>
              <w:rPr>
                <w:color w:val="000000" w:themeColor="text1"/>
                <w:lang w:eastAsia="pl-PL"/>
              </w:rPr>
            </w:pPr>
            <w:r w:rsidRPr="00235B91">
              <w:rPr>
                <w:b/>
                <w:bCs/>
                <w:color w:val="000000" w:themeColor="text1"/>
                <w:lang w:eastAsia="pl-PL"/>
              </w:rPr>
              <w:t>PROGRAMME CONTENT</w:t>
            </w:r>
          </w:p>
        </w:tc>
      </w:tr>
      <w:tr w:rsidR="00235B91" w:rsidRPr="00235B91" w:rsidTr="00CE3D3F">
        <w:trPr>
          <w:trHeight w:val="15"/>
        </w:trPr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370E6" w:rsidRPr="00235B91" w:rsidRDefault="0069769D" w:rsidP="00CE3D3F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color w:val="000000" w:themeColor="text1"/>
                <w:lang w:eastAsia="pl-PL"/>
              </w:rPr>
            </w:pPr>
            <w:proofErr w:type="spellStart"/>
            <w:r>
              <w:rPr>
                <w:b/>
                <w:bCs/>
                <w:color w:val="000000" w:themeColor="text1"/>
                <w:lang w:eastAsia="pl-PL"/>
              </w:rPr>
              <w:t>L</w:t>
            </w:r>
            <w:r w:rsidR="008370E6" w:rsidRPr="00235B91">
              <w:rPr>
                <w:b/>
                <w:bCs/>
                <w:color w:val="000000" w:themeColor="text1"/>
                <w:lang w:eastAsia="pl-PL"/>
              </w:rPr>
              <w:t>ecture</w:t>
            </w:r>
            <w:r>
              <w:rPr>
                <w:b/>
                <w:bCs/>
                <w:color w:val="000000" w:themeColor="text1"/>
                <w:lang w:eastAsia="pl-PL"/>
              </w:rPr>
              <w:t>s</w:t>
            </w:r>
            <w:proofErr w:type="spellEnd"/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70E6" w:rsidRPr="00235B91" w:rsidRDefault="008370E6" w:rsidP="00CE3D3F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proofErr w:type="spellStart"/>
            <w:r w:rsidRPr="00235B91">
              <w:rPr>
                <w:b/>
                <w:bCs/>
                <w:color w:val="000000" w:themeColor="text1"/>
                <w:sz w:val="18"/>
                <w:szCs w:val="18"/>
                <w:lang w:eastAsia="pl-PL"/>
              </w:rPr>
              <w:t>Number</w:t>
            </w:r>
            <w:proofErr w:type="spellEnd"/>
            <w:r w:rsidRPr="00235B91">
              <w:rPr>
                <w:b/>
                <w:bCs/>
                <w:color w:val="000000" w:themeColor="text1"/>
                <w:sz w:val="18"/>
                <w:szCs w:val="18"/>
                <w:lang w:eastAsia="pl-PL"/>
              </w:rPr>
              <w:t xml:space="preserve"> of </w:t>
            </w:r>
            <w:proofErr w:type="spellStart"/>
            <w:r w:rsidRPr="00235B91">
              <w:rPr>
                <w:b/>
                <w:bCs/>
                <w:color w:val="000000" w:themeColor="text1"/>
                <w:sz w:val="18"/>
                <w:szCs w:val="18"/>
                <w:lang w:eastAsia="pl-PL"/>
              </w:rPr>
              <w:t>hours</w:t>
            </w:r>
            <w:proofErr w:type="spellEnd"/>
          </w:p>
        </w:tc>
      </w:tr>
      <w:tr w:rsidR="00235B91" w:rsidRPr="00235B91" w:rsidTr="00CE3D3F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8370E6" w:rsidRPr="00235B91" w:rsidRDefault="008370E6" w:rsidP="00CE3D3F">
            <w:pPr>
              <w:snapToGrid w:val="0"/>
              <w:spacing w:after="0" w:line="240" w:lineRule="auto"/>
              <w:rPr>
                <w:bCs/>
                <w:color w:val="000000" w:themeColor="text1"/>
              </w:rPr>
            </w:pPr>
            <w:r w:rsidRPr="00235B91">
              <w:rPr>
                <w:bCs/>
                <w:color w:val="000000" w:themeColor="text1"/>
              </w:rPr>
              <w:t>Lec 1</w:t>
            </w:r>
          </w:p>
        </w:tc>
        <w:tc>
          <w:tcPr>
            <w:tcW w:w="6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370E6" w:rsidRPr="00235B91" w:rsidRDefault="00D84EB9" w:rsidP="00D84EB9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 xml:space="preserve">Organization and management science – essence and subject 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70E6" w:rsidRPr="00235B91" w:rsidRDefault="008370E6" w:rsidP="00CE3D3F">
            <w:pPr>
              <w:snapToGrid w:val="0"/>
              <w:spacing w:after="0" w:line="240" w:lineRule="auto"/>
              <w:jc w:val="center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2</w:t>
            </w:r>
          </w:p>
        </w:tc>
      </w:tr>
      <w:tr w:rsidR="00235B91" w:rsidRPr="00235B91" w:rsidTr="00CE3D3F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8370E6" w:rsidRPr="00235B91" w:rsidRDefault="008370E6" w:rsidP="00CE3D3F">
            <w:pPr>
              <w:snapToGrid w:val="0"/>
              <w:spacing w:after="0" w:line="240" w:lineRule="auto"/>
              <w:rPr>
                <w:bCs/>
                <w:color w:val="000000" w:themeColor="text1"/>
                <w:lang w:val="en-US"/>
              </w:rPr>
            </w:pPr>
            <w:proofErr w:type="spellStart"/>
            <w:r w:rsidRPr="00235B91">
              <w:rPr>
                <w:bCs/>
                <w:color w:val="000000" w:themeColor="text1"/>
                <w:lang w:val="en-US"/>
              </w:rPr>
              <w:t>Lec</w:t>
            </w:r>
            <w:proofErr w:type="spellEnd"/>
            <w:r w:rsidR="009B75D3" w:rsidRPr="00235B91">
              <w:rPr>
                <w:bCs/>
                <w:color w:val="000000" w:themeColor="text1"/>
                <w:lang w:val="en-US"/>
              </w:rPr>
              <w:t xml:space="preserve"> 2</w:t>
            </w:r>
          </w:p>
        </w:tc>
        <w:tc>
          <w:tcPr>
            <w:tcW w:w="6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370E6" w:rsidRPr="00235B91" w:rsidRDefault="008736CF" w:rsidP="008736CF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The essence of managing an organization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70E6" w:rsidRPr="00235B91" w:rsidRDefault="008736CF" w:rsidP="00CE3D3F">
            <w:pPr>
              <w:snapToGrid w:val="0"/>
              <w:spacing w:after="0" w:line="240" w:lineRule="auto"/>
              <w:jc w:val="center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2</w:t>
            </w:r>
          </w:p>
        </w:tc>
      </w:tr>
      <w:tr w:rsidR="00235B91" w:rsidRPr="00235B91" w:rsidTr="00CE3D3F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B75D3" w:rsidRPr="00235B91" w:rsidRDefault="009B75D3" w:rsidP="00CE3D3F">
            <w:pPr>
              <w:snapToGrid w:val="0"/>
              <w:spacing w:after="0" w:line="240" w:lineRule="auto"/>
              <w:rPr>
                <w:bCs/>
                <w:color w:val="000000" w:themeColor="text1"/>
                <w:lang w:val="en-US"/>
              </w:rPr>
            </w:pPr>
            <w:proofErr w:type="spellStart"/>
            <w:r w:rsidRPr="00235B91">
              <w:rPr>
                <w:bCs/>
                <w:color w:val="000000" w:themeColor="text1"/>
                <w:lang w:val="en-US"/>
              </w:rPr>
              <w:t>Lec</w:t>
            </w:r>
            <w:proofErr w:type="spellEnd"/>
            <w:r w:rsidRPr="00235B91">
              <w:rPr>
                <w:bCs/>
                <w:color w:val="000000" w:themeColor="text1"/>
                <w:lang w:val="en-US"/>
              </w:rPr>
              <w:t xml:space="preserve"> 3</w:t>
            </w:r>
          </w:p>
        </w:tc>
        <w:tc>
          <w:tcPr>
            <w:tcW w:w="6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B75D3" w:rsidRPr="00235B91" w:rsidRDefault="008736CF" w:rsidP="008736CF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 xml:space="preserve">Process and scope of management 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B75D3" w:rsidRPr="00235B91" w:rsidRDefault="008736CF" w:rsidP="00CE3D3F">
            <w:pPr>
              <w:snapToGrid w:val="0"/>
              <w:spacing w:after="0" w:line="240" w:lineRule="auto"/>
              <w:jc w:val="center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2</w:t>
            </w:r>
          </w:p>
        </w:tc>
      </w:tr>
      <w:tr w:rsidR="00235B91" w:rsidRPr="00235B91" w:rsidTr="00CE3D3F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B75D3" w:rsidRPr="00235B91" w:rsidRDefault="009B75D3" w:rsidP="00CE3D3F">
            <w:pPr>
              <w:snapToGrid w:val="0"/>
              <w:spacing w:after="0" w:line="240" w:lineRule="auto"/>
              <w:rPr>
                <w:bCs/>
                <w:color w:val="000000" w:themeColor="text1"/>
                <w:lang w:val="en-US"/>
              </w:rPr>
            </w:pPr>
            <w:proofErr w:type="spellStart"/>
            <w:r w:rsidRPr="00235B91">
              <w:rPr>
                <w:bCs/>
                <w:color w:val="000000" w:themeColor="text1"/>
                <w:lang w:val="en-US"/>
              </w:rPr>
              <w:t>Lec</w:t>
            </w:r>
            <w:proofErr w:type="spellEnd"/>
            <w:r w:rsidRPr="00235B91">
              <w:rPr>
                <w:bCs/>
                <w:color w:val="000000" w:themeColor="text1"/>
                <w:lang w:val="en-US"/>
              </w:rPr>
              <w:t xml:space="preserve"> 4</w:t>
            </w:r>
          </w:p>
        </w:tc>
        <w:tc>
          <w:tcPr>
            <w:tcW w:w="6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B75D3" w:rsidRPr="00235B91" w:rsidRDefault="008736CF" w:rsidP="008736CF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Kinds of managers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B75D3" w:rsidRPr="00235B91" w:rsidRDefault="009B75D3" w:rsidP="00CE3D3F">
            <w:pPr>
              <w:snapToGrid w:val="0"/>
              <w:spacing w:after="0" w:line="240" w:lineRule="auto"/>
              <w:jc w:val="center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2</w:t>
            </w:r>
          </w:p>
        </w:tc>
      </w:tr>
      <w:tr w:rsidR="00235B91" w:rsidRPr="00235B91" w:rsidTr="00CE3D3F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B75D3" w:rsidRPr="00235B91" w:rsidRDefault="009B75D3" w:rsidP="00CE3D3F">
            <w:pPr>
              <w:snapToGrid w:val="0"/>
              <w:spacing w:after="0" w:line="240" w:lineRule="auto"/>
              <w:rPr>
                <w:bCs/>
                <w:color w:val="000000" w:themeColor="text1"/>
                <w:lang w:val="en-US"/>
              </w:rPr>
            </w:pPr>
            <w:proofErr w:type="spellStart"/>
            <w:r w:rsidRPr="00235B91">
              <w:rPr>
                <w:bCs/>
                <w:color w:val="000000" w:themeColor="text1"/>
                <w:lang w:val="en-US"/>
              </w:rPr>
              <w:t>Lec</w:t>
            </w:r>
            <w:proofErr w:type="spellEnd"/>
            <w:r w:rsidRPr="00235B91">
              <w:rPr>
                <w:bCs/>
                <w:color w:val="000000" w:themeColor="text1"/>
                <w:lang w:val="en-US"/>
              </w:rPr>
              <w:t xml:space="preserve"> 5</w:t>
            </w:r>
          </w:p>
        </w:tc>
        <w:tc>
          <w:tcPr>
            <w:tcW w:w="6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B75D3" w:rsidRPr="00235B91" w:rsidRDefault="008736CF" w:rsidP="00CE3D3F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Managerial roles and skills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B75D3" w:rsidRPr="00235B91" w:rsidRDefault="009B75D3" w:rsidP="00CE3D3F">
            <w:pPr>
              <w:snapToGrid w:val="0"/>
              <w:spacing w:after="0" w:line="240" w:lineRule="auto"/>
              <w:jc w:val="center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2</w:t>
            </w:r>
          </w:p>
        </w:tc>
      </w:tr>
      <w:tr w:rsidR="00235B91" w:rsidRPr="00235B91" w:rsidTr="00CE3D3F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B75D3" w:rsidRPr="00235B91" w:rsidRDefault="009B75D3" w:rsidP="008736CF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 w:rsidRPr="00235B91">
              <w:rPr>
                <w:bCs/>
                <w:color w:val="000000" w:themeColor="text1"/>
                <w:lang w:val="en-US"/>
              </w:rPr>
              <w:t>Lec</w:t>
            </w:r>
            <w:proofErr w:type="spellEnd"/>
            <w:r w:rsidRPr="00235B91">
              <w:rPr>
                <w:bCs/>
                <w:color w:val="000000" w:themeColor="text1"/>
                <w:lang w:val="en-US"/>
              </w:rPr>
              <w:t xml:space="preserve"> 6</w:t>
            </w:r>
          </w:p>
        </w:tc>
        <w:tc>
          <w:tcPr>
            <w:tcW w:w="6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B75D3" w:rsidRPr="00235B91" w:rsidRDefault="008736CF" w:rsidP="008736CF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Strategic p</w:t>
            </w:r>
            <w:r w:rsidR="009B75D3" w:rsidRPr="00235B91">
              <w:rPr>
                <w:color w:val="000000" w:themeColor="text1"/>
                <w:lang w:val="en-US"/>
              </w:rPr>
              <w:t xml:space="preserve">lanning 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B75D3" w:rsidRPr="00235B91" w:rsidRDefault="008736CF" w:rsidP="00CE3D3F">
            <w:pPr>
              <w:snapToGrid w:val="0"/>
              <w:spacing w:after="0" w:line="240" w:lineRule="auto"/>
              <w:jc w:val="center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2</w:t>
            </w:r>
          </w:p>
        </w:tc>
      </w:tr>
      <w:tr w:rsidR="00235B91" w:rsidRPr="00235B91" w:rsidTr="00CE3D3F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736CF" w:rsidRPr="00235B91" w:rsidRDefault="008736CF" w:rsidP="00CE3D3F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 w:rsidRPr="00235B91">
              <w:rPr>
                <w:bCs/>
                <w:color w:val="000000" w:themeColor="text1"/>
                <w:lang w:val="en-US"/>
              </w:rPr>
              <w:t>Lec</w:t>
            </w:r>
            <w:proofErr w:type="spellEnd"/>
            <w:r w:rsidRPr="00235B91">
              <w:rPr>
                <w:bCs/>
                <w:color w:val="000000" w:themeColor="text1"/>
                <w:lang w:val="en-US"/>
              </w:rPr>
              <w:t xml:space="preserve"> 7</w:t>
            </w:r>
          </w:p>
        </w:tc>
        <w:tc>
          <w:tcPr>
            <w:tcW w:w="6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736CF" w:rsidRPr="00235B91" w:rsidRDefault="008736CF" w:rsidP="008736CF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 xml:space="preserve">Operational planning 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6CF" w:rsidRPr="00235B91" w:rsidRDefault="008736CF" w:rsidP="00CE3D3F">
            <w:pPr>
              <w:snapToGrid w:val="0"/>
              <w:spacing w:after="0" w:line="240" w:lineRule="auto"/>
              <w:jc w:val="center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2</w:t>
            </w:r>
          </w:p>
        </w:tc>
      </w:tr>
      <w:tr w:rsidR="00235B91" w:rsidRPr="00235B91" w:rsidTr="00CE3D3F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736CF" w:rsidRPr="00235B91" w:rsidRDefault="008736CF" w:rsidP="008736CF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 w:rsidRPr="00235B91">
              <w:rPr>
                <w:bCs/>
                <w:color w:val="000000" w:themeColor="text1"/>
                <w:lang w:val="en-US"/>
              </w:rPr>
              <w:t>Lec</w:t>
            </w:r>
            <w:proofErr w:type="spellEnd"/>
            <w:r w:rsidRPr="00235B91">
              <w:rPr>
                <w:bCs/>
                <w:color w:val="000000" w:themeColor="text1"/>
                <w:lang w:val="en-US"/>
              </w:rPr>
              <w:t xml:space="preserve"> 8</w:t>
            </w:r>
          </w:p>
        </w:tc>
        <w:tc>
          <w:tcPr>
            <w:tcW w:w="6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736CF" w:rsidRPr="00235B91" w:rsidRDefault="008736CF" w:rsidP="008736CF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 xml:space="preserve">Structure-creating factors and mechanisms 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6CF" w:rsidRPr="00235B91" w:rsidRDefault="008736CF" w:rsidP="00CE3D3F">
            <w:pPr>
              <w:snapToGrid w:val="0"/>
              <w:spacing w:after="0" w:line="240" w:lineRule="auto"/>
              <w:jc w:val="center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2</w:t>
            </w:r>
          </w:p>
        </w:tc>
      </w:tr>
      <w:tr w:rsidR="00235B91" w:rsidRPr="00235B91" w:rsidTr="00CE3D3F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736CF" w:rsidRPr="00235B91" w:rsidRDefault="008736CF" w:rsidP="00CE3D3F">
            <w:pPr>
              <w:spacing w:after="0" w:line="240" w:lineRule="auto"/>
              <w:rPr>
                <w:bCs/>
                <w:color w:val="000000" w:themeColor="text1"/>
                <w:lang w:val="en-US"/>
              </w:rPr>
            </w:pPr>
            <w:proofErr w:type="spellStart"/>
            <w:r w:rsidRPr="00235B91">
              <w:rPr>
                <w:bCs/>
                <w:color w:val="000000" w:themeColor="text1"/>
                <w:lang w:val="en-US"/>
              </w:rPr>
              <w:t>Lec</w:t>
            </w:r>
            <w:proofErr w:type="spellEnd"/>
            <w:r w:rsidRPr="00235B91">
              <w:rPr>
                <w:bCs/>
                <w:color w:val="000000" w:themeColor="text1"/>
                <w:lang w:val="en-US"/>
              </w:rPr>
              <w:t xml:space="preserve"> 9</w:t>
            </w:r>
          </w:p>
        </w:tc>
        <w:tc>
          <w:tcPr>
            <w:tcW w:w="6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736CF" w:rsidRPr="00235B91" w:rsidRDefault="008736CF" w:rsidP="008736CF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 xml:space="preserve">Principles of organizational structure building 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6CF" w:rsidRPr="00235B91" w:rsidRDefault="008736CF" w:rsidP="00CE3D3F">
            <w:pPr>
              <w:snapToGrid w:val="0"/>
              <w:spacing w:after="0" w:line="240" w:lineRule="auto"/>
              <w:jc w:val="center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2</w:t>
            </w:r>
          </w:p>
        </w:tc>
      </w:tr>
      <w:tr w:rsidR="00235B91" w:rsidRPr="00235B91" w:rsidTr="00CE3D3F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736CF" w:rsidRPr="00235B91" w:rsidRDefault="008736CF" w:rsidP="00CE3D3F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 w:rsidRPr="00235B91">
              <w:rPr>
                <w:bCs/>
                <w:color w:val="000000" w:themeColor="text1"/>
                <w:lang w:val="en-US"/>
              </w:rPr>
              <w:t>Lec</w:t>
            </w:r>
            <w:proofErr w:type="spellEnd"/>
            <w:r w:rsidRPr="00235B91">
              <w:rPr>
                <w:bCs/>
                <w:color w:val="000000" w:themeColor="text1"/>
                <w:lang w:val="en-US"/>
              </w:rPr>
              <w:t xml:space="preserve"> 10</w:t>
            </w:r>
          </w:p>
        </w:tc>
        <w:tc>
          <w:tcPr>
            <w:tcW w:w="6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736CF" w:rsidRPr="00235B91" w:rsidRDefault="008736CF" w:rsidP="00CE3D3F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Organizational changes making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6CF" w:rsidRPr="00235B91" w:rsidRDefault="008736CF" w:rsidP="00CE3D3F">
            <w:pPr>
              <w:snapToGrid w:val="0"/>
              <w:spacing w:after="0" w:line="240" w:lineRule="auto"/>
              <w:jc w:val="center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2</w:t>
            </w:r>
          </w:p>
        </w:tc>
      </w:tr>
      <w:tr w:rsidR="00235B91" w:rsidRPr="00235B91" w:rsidTr="00CE3D3F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736CF" w:rsidRPr="00235B91" w:rsidRDefault="008736CF" w:rsidP="00CE3D3F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 w:rsidRPr="00235B91">
              <w:rPr>
                <w:bCs/>
                <w:color w:val="000000" w:themeColor="text1"/>
                <w:lang w:val="en-US"/>
              </w:rPr>
              <w:t>Lec</w:t>
            </w:r>
            <w:proofErr w:type="spellEnd"/>
            <w:r w:rsidRPr="00235B91">
              <w:rPr>
                <w:bCs/>
                <w:color w:val="000000" w:themeColor="text1"/>
                <w:lang w:val="en-US"/>
              </w:rPr>
              <w:t xml:space="preserve"> 11</w:t>
            </w:r>
          </w:p>
        </w:tc>
        <w:tc>
          <w:tcPr>
            <w:tcW w:w="6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736CF" w:rsidRPr="00235B91" w:rsidRDefault="008736CF" w:rsidP="008736CF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 xml:space="preserve">Motivating 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6CF" w:rsidRPr="00235B91" w:rsidRDefault="008736CF" w:rsidP="00CE3D3F">
            <w:pPr>
              <w:snapToGrid w:val="0"/>
              <w:spacing w:after="0" w:line="240" w:lineRule="auto"/>
              <w:jc w:val="center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2</w:t>
            </w:r>
          </w:p>
        </w:tc>
      </w:tr>
      <w:tr w:rsidR="00235B91" w:rsidRPr="00235B91" w:rsidTr="00CE3D3F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736CF" w:rsidRPr="00235B91" w:rsidRDefault="008736CF" w:rsidP="00CE3D3F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 w:rsidRPr="00235B91">
              <w:rPr>
                <w:bCs/>
                <w:color w:val="000000" w:themeColor="text1"/>
                <w:lang w:val="en-US"/>
              </w:rPr>
              <w:t>Lec</w:t>
            </w:r>
            <w:proofErr w:type="spellEnd"/>
            <w:r w:rsidRPr="00235B91">
              <w:rPr>
                <w:bCs/>
                <w:color w:val="000000" w:themeColor="text1"/>
                <w:lang w:val="en-US"/>
              </w:rPr>
              <w:t xml:space="preserve"> 12</w:t>
            </w:r>
          </w:p>
        </w:tc>
        <w:tc>
          <w:tcPr>
            <w:tcW w:w="6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736CF" w:rsidRPr="00235B91" w:rsidRDefault="008736CF" w:rsidP="00CE3D3F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Leadership styles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6CF" w:rsidRPr="00235B91" w:rsidRDefault="008736CF" w:rsidP="00CE3D3F">
            <w:pPr>
              <w:snapToGrid w:val="0"/>
              <w:spacing w:after="0" w:line="240" w:lineRule="auto"/>
              <w:jc w:val="center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2</w:t>
            </w:r>
          </w:p>
        </w:tc>
      </w:tr>
      <w:tr w:rsidR="00235B91" w:rsidRPr="00235B91" w:rsidTr="00CE3D3F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736CF" w:rsidRPr="00235B91" w:rsidRDefault="008736CF" w:rsidP="00CE3D3F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 w:rsidRPr="00235B91">
              <w:rPr>
                <w:bCs/>
                <w:color w:val="000000" w:themeColor="text1"/>
                <w:lang w:val="en-US"/>
              </w:rPr>
              <w:t>Lec</w:t>
            </w:r>
            <w:proofErr w:type="spellEnd"/>
            <w:r w:rsidRPr="00235B91">
              <w:rPr>
                <w:bCs/>
                <w:color w:val="000000" w:themeColor="text1"/>
                <w:lang w:val="en-US"/>
              </w:rPr>
              <w:t xml:space="preserve"> 13</w:t>
            </w:r>
          </w:p>
        </w:tc>
        <w:tc>
          <w:tcPr>
            <w:tcW w:w="6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736CF" w:rsidRPr="00235B91" w:rsidRDefault="008736CF" w:rsidP="00CE3D3F">
            <w:pPr>
              <w:snapToGrid w:val="0"/>
              <w:spacing w:after="0" w:line="240" w:lineRule="auto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Leadership traits theory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6CF" w:rsidRPr="00235B91" w:rsidRDefault="008736CF" w:rsidP="00CE3D3F">
            <w:pPr>
              <w:snapToGrid w:val="0"/>
              <w:spacing w:after="0" w:line="240" w:lineRule="auto"/>
              <w:jc w:val="center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2</w:t>
            </w:r>
          </w:p>
        </w:tc>
      </w:tr>
      <w:tr w:rsidR="00235B91" w:rsidRPr="00235B91" w:rsidTr="00CE3D3F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736CF" w:rsidRPr="00235B91" w:rsidRDefault="008736CF" w:rsidP="00CE3D3F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 w:rsidRPr="00235B91">
              <w:rPr>
                <w:bCs/>
                <w:color w:val="000000" w:themeColor="text1"/>
                <w:lang w:val="en-US"/>
              </w:rPr>
              <w:t>Lec</w:t>
            </w:r>
            <w:proofErr w:type="spellEnd"/>
            <w:r w:rsidRPr="00235B91">
              <w:rPr>
                <w:bCs/>
                <w:color w:val="000000" w:themeColor="text1"/>
                <w:lang w:val="en-US"/>
              </w:rPr>
              <w:t xml:space="preserve"> 14</w:t>
            </w:r>
          </w:p>
        </w:tc>
        <w:tc>
          <w:tcPr>
            <w:tcW w:w="6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736CF" w:rsidRPr="00235B91" w:rsidRDefault="008736CF" w:rsidP="008736CF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Controlling in organizations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6CF" w:rsidRPr="00235B91" w:rsidRDefault="008736CF" w:rsidP="00CE3D3F">
            <w:pPr>
              <w:snapToGrid w:val="0"/>
              <w:spacing w:after="0" w:line="240" w:lineRule="auto"/>
              <w:jc w:val="center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2</w:t>
            </w:r>
          </w:p>
        </w:tc>
      </w:tr>
      <w:tr w:rsidR="00235B91" w:rsidRPr="00235B91" w:rsidTr="00CE3D3F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736CF" w:rsidRPr="00235B91" w:rsidRDefault="008736CF" w:rsidP="00CE3D3F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 w:rsidRPr="00235B91">
              <w:rPr>
                <w:bCs/>
                <w:color w:val="000000" w:themeColor="text1"/>
                <w:lang w:val="en-US"/>
              </w:rPr>
              <w:t>Lec</w:t>
            </w:r>
            <w:proofErr w:type="spellEnd"/>
            <w:r w:rsidRPr="00235B91">
              <w:rPr>
                <w:bCs/>
                <w:color w:val="000000" w:themeColor="text1"/>
                <w:lang w:val="en-US"/>
              </w:rPr>
              <w:t xml:space="preserve"> 15</w:t>
            </w:r>
          </w:p>
        </w:tc>
        <w:tc>
          <w:tcPr>
            <w:tcW w:w="6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736CF" w:rsidRPr="00235B91" w:rsidRDefault="008736CF" w:rsidP="008736CF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Decision making in organizations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6CF" w:rsidRPr="00235B91" w:rsidRDefault="008736CF" w:rsidP="00CE3D3F">
            <w:pPr>
              <w:snapToGrid w:val="0"/>
              <w:spacing w:after="0" w:line="240" w:lineRule="auto"/>
              <w:jc w:val="center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2</w:t>
            </w:r>
          </w:p>
        </w:tc>
      </w:tr>
      <w:tr w:rsidR="008736CF" w:rsidRPr="00235B91" w:rsidTr="00CE3D3F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736CF" w:rsidRPr="00235B91" w:rsidRDefault="008736CF" w:rsidP="00CE3D3F">
            <w:pPr>
              <w:spacing w:after="0" w:line="240" w:lineRule="auto"/>
              <w:rPr>
                <w:color w:val="000000" w:themeColor="text1"/>
                <w:lang w:eastAsia="pl-PL"/>
              </w:rPr>
            </w:pPr>
          </w:p>
        </w:tc>
        <w:tc>
          <w:tcPr>
            <w:tcW w:w="6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736CF" w:rsidRPr="00235B91" w:rsidRDefault="008736CF" w:rsidP="00CE3D3F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235B91">
              <w:rPr>
                <w:color w:val="000000" w:themeColor="text1"/>
                <w:lang w:eastAsia="pl-PL"/>
              </w:rPr>
              <w:t xml:space="preserve">Total </w:t>
            </w:r>
            <w:proofErr w:type="spellStart"/>
            <w:r w:rsidRPr="00235B91">
              <w:rPr>
                <w:color w:val="000000" w:themeColor="text1"/>
                <w:lang w:eastAsia="pl-PL"/>
              </w:rPr>
              <w:t>hours</w:t>
            </w:r>
            <w:proofErr w:type="spellEnd"/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36CF" w:rsidRPr="00235B91" w:rsidRDefault="008736CF" w:rsidP="00CE3D3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235B91">
              <w:rPr>
                <w:color w:val="000000" w:themeColor="text1"/>
                <w:lang w:eastAsia="pl-PL"/>
              </w:rPr>
              <w:t>30</w:t>
            </w:r>
          </w:p>
        </w:tc>
      </w:tr>
    </w:tbl>
    <w:p w:rsidR="008370E6" w:rsidRPr="00235B91" w:rsidRDefault="008370E6" w:rsidP="008370E6">
      <w:pPr>
        <w:spacing w:line="240" w:lineRule="auto"/>
        <w:rPr>
          <w:vanish/>
          <w:color w:val="000000" w:themeColor="text1"/>
          <w:lang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71"/>
        <w:gridCol w:w="6761"/>
        <w:gridCol w:w="1678"/>
      </w:tblGrid>
      <w:tr w:rsidR="00235B91" w:rsidRPr="00235B91" w:rsidTr="00CE3D3F"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70E6" w:rsidRPr="00235B91" w:rsidRDefault="0069769D" w:rsidP="00CE3D3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proofErr w:type="spellStart"/>
            <w:r>
              <w:rPr>
                <w:b/>
                <w:bCs/>
                <w:color w:val="000000" w:themeColor="text1"/>
                <w:sz w:val="22"/>
                <w:lang w:eastAsia="pl-PL"/>
              </w:rPr>
              <w:t>C</w:t>
            </w:r>
            <w:r w:rsidR="008370E6" w:rsidRPr="00235B91">
              <w:rPr>
                <w:b/>
                <w:bCs/>
                <w:color w:val="000000" w:themeColor="text1"/>
                <w:sz w:val="22"/>
                <w:lang w:eastAsia="pl-PL"/>
              </w:rPr>
              <w:t>lass</w:t>
            </w:r>
            <w:r>
              <w:rPr>
                <w:b/>
                <w:bCs/>
                <w:color w:val="000000" w:themeColor="text1"/>
                <w:sz w:val="22"/>
                <w:lang w:eastAsia="pl-PL"/>
              </w:rPr>
              <w:t>es</w:t>
            </w:r>
            <w:proofErr w:type="spellEnd"/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70E6" w:rsidRPr="00235B91" w:rsidRDefault="008370E6" w:rsidP="00CE3D3F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proofErr w:type="spellStart"/>
            <w:r w:rsidRPr="00235B91">
              <w:rPr>
                <w:b/>
                <w:bCs/>
                <w:color w:val="000000" w:themeColor="text1"/>
                <w:sz w:val="18"/>
                <w:lang w:eastAsia="pl-PL"/>
              </w:rPr>
              <w:t>Number</w:t>
            </w:r>
            <w:proofErr w:type="spellEnd"/>
            <w:r w:rsidRPr="00235B91">
              <w:rPr>
                <w:b/>
                <w:bCs/>
                <w:color w:val="000000" w:themeColor="text1"/>
                <w:sz w:val="18"/>
                <w:lang w:eastAsia="pl-PL"/>
              </w:rPr>
              <w:t xml:space="preserve"> of </w:t>
            </w:r>
            <w:proofErr w:type="spellStart"/>
            <w:r w:rsidRPr="00235B91">
              <w:rPr>
                <w:b/>
                <w:bCs/>
                <w:color w:val="000000" w:themeColor="text1"/>
                <w:sz w:val="18"/>
                <w:lang w:eastAsia="pl-PL"/>
              </w:rPr>
              <w:t>hours</w:t>
            </w:r>
            <w:proofErr w:type="spellEnd"/>
          </w:p>
        </w:tc>
      </w:tr>
      <w:tr w:rsidR="00235B91" w:rsidRPr="00235B91" w:rsidTr="00CE3D3F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70E6" w:rsidRPr="00235B91" w:rsidRDefault="008370E6" w:rsidP="00CE3D3F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235B91">
              <w:rPr>
                <w:color w:val="000000" w:themeColor="text1"/>
                <w:sz w:val="22"/>
                <w:lang w:eastAsia="pl-PL"/>
              </w:rPr>
              <w:t>Cl 1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70E6" w:rsidRPr="00235B91" w:rsidRDefault="00710407" w:rsidP="00CE3D3F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The organizations and its models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70E6" w:rsidRPr="00235B91" w:rsidRDefault="008370E6" w:rsidP="00CE3D3F">
            <w:pPr>
              <w:spacing w:after="0" w:line="240" w:lineRule="auto"/>
              <w:jc w:val="center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2</w:t>
            </w:r>
          </w:p>
        </w:tc>
      </w:tr>
      <w:tr w:rsidR="00235B91" w:rsidRPr="00235B91" w:rsidTr="00CE3D3F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07CB" w:rsidRPr="00235B91" w:rsidRDefault="00E907CB" w:rsidP="00CE3D3F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235B91">
              <w:rPr>
                <w:color w:val="000000" w:themeColor="text1"/>
                <w:sz w:val="22"/>
                <w:lang w:eastAsia="pl-PL"/>
              </w:rPr>
              <w:t>Cl 2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07CB" w:rsidRPr="00235B91" w:rsidRDefault="00B119DA" w:rsidP="00B119DA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 xml:space="preserve">People. </w:t>
            </w:r>
            <w:r w:rsidRPr="00235B91">
              <w:rPr>
                <w:rStyle w:val="result-point"/>
                <w:color w:val="000000" w:themeColor="text1"/>
                <w:lang w:val="en-US"/>
              </w:rPr>
              <w:t>Variety of</w:t>
            </w:r>
            <w:r w:rsidRPr="00235B91">
              <w:rPr>
                <w:color w:val="000000" w:themeColor="text1"/>
                <w:lang w:val="en-US"/>
              </w:rPr>
              <w:t xml:space="preserve"> personalities and interests groups 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07CB" w:rsidRPr="00235B91" w:rsidRDefault="00E907CB" w:rsidP="00CE3D3F">
            <w:pPr>
              <w:spacing w:after="0" w:line="240" w:lineRule="auto"/>
              <w:jc w:val="center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2</w:t>
            </w:r>
          </w:p>
        </w:tc>
      </w:tr>
      <w:tr w:rsidR="00235B91" w:rsidRPr="00235B91" w:rsidTr="00CE3D3F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07CB" w:rsidRPr="00235B91" w:rsidRDefault="00E907CB" w:rsidP="00CE3D3F">
            <w:pPr>
              <w:spacing w:after="0" w:line="240" w:lineRule="auto"/>
              <w:rPr>
                <w:color w:val="000000" w:themeColor="text1"/>
                <w:sz w:val="22"/>
                <w:lang w:val="en-US" w:eastAsia="pl-PL"/>
              </w:rPr>
            </w:pPr>
            <w:r w:rsidRPr="00235B91">
              <w:rPr>
                <w:color w:val="000000" w:themeColor="text1"/>
                <w:sz w:val="22"/>
                <w:lang w:val="en-US" w:eastAsia="pl-PL"/>
              </w:rPr>
              <w:t>Cl 3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07CB" w:rsidRPr="00235B91" w:rsidRDefault="00B119DA" w:rsidP="00CE3D3F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Organizational culture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07CB" w:rsidRPr="00235B91" w:rsidRDefault="00E907CB" w:rsidP="00CE3D3F">
            <w:pPr>
              <w:spacing w:after="0" w:line="240" w:lineRule="auto"/>
              <w:jc w:val="center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2</w:t>
            </w:r>
          </w:p>
        </w:tc>
      </w:tr>
      <w:tr w:rsidR="00235B91" w:rsidRPr="00235B91" w:rsidTr="00CE3D3F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07CB" w:rsidRPr="00235B91" w:rsidRDefault="00E907CB" w:rsidP="00CE3D3F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35B91">
              <w:rPr>
                <w:color w:val="000000" w:themeColor="text1"/>
                <w:sz w:val="22"/>
                <w:lang w:val="en-US" w:eastAsia="pl-PL"/>
              </w:rPr>
              <w:t>Cl 4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07CB" w:rsidRPr="00235B91" w:rsidRDefault="00B119DA" w:rsidP="003C755D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Organizational g</w:t>
            </w:r>
            <w:r w:rsidR="00E907CB" w:rsidRPr="00235B91">
              <w:rPr>
                <w:color w:val="000000" w:themeColor="text1"/>
                <w:lang w:val="en-US"/>
              </w:rPr>
              <w:t>oals</w:t>
            </w:r>
            <w:r w:rsidR="003C755D" w:rsidRPr="00235B91">
              <w:rPr>
                <w:color w:val="000000" w:themeColor="text1"/>
                <w:lang w:val="en-US"/>
              </w:rPr>
              <w:t xml:space="preserve">. Multitude of goals and </w:t>
            </w:r>
            <w:r w:rsidRPr="00235B91">
              <w:rPr>
                <w:color w:val="000000" w:themeColor="text1"/>
                <w:lang w:val="en-US"/>
              </w:rPr>
              <w:t xml:space="preserve">conflicts </w:t>
            </w:r>
            <w:r w:rsidR="003C755D" w:rsidRPr="00235B91">
              <w:rPr>
                <w:color w:val="000000" w:themeColor="text1"/>
                <w:lang w:val="en-US"/>
              </w:rPr>
              <w:t>them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07CB" w:rsidRPr="00235B91" w:rsidRDefault="00E907CB" w:rsidP="00CE3D3F">
            <w:pPr>
              <w:spacing w:after="0" w:line="240" w:lineRule="auto"/>
              <w:jc w:val="center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2</w:t>
            </w:r>
          </w:p>
        </w:tc>
      </w:tr>
      <w:tr w:rsidR="00235B91" w:rsidRPr="00235B91" w:rsidTr="00CE3D3F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07CB" w:rsidRPr="00235B91" w:rsidRDefault="00E907CB" w:rsidP="00CE3D3F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sz w:val="22"/>
                <w:lang w:val="en-US" w:eastAsia="pl-PL"/>
              </w:rPr>
              <w:t>Cl 5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07CB" w:rsidRPr="00235B91" w:rsidRDefault="003C755D" w:rsidP="003C755D">
            <w:pPr>
              <w:pStyle w:val="Zwykytekst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 xml:space="preserve">Technology. Kinds of technology, technology and social structure 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07CB" w:rsidRPr="00235B91" w:rsidRDefault="00E907CB" w:rsidP="00CE3D3F">
            <w:pPr>
              <w:spacing w:after="0" w:line="240" w:lineRule="auto"/>
              <w:jc w:val="center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2</w:t>
            </w:r>
          </w:p>
        </w:tc>
      </w:tr>
      <w:tr w:rsidR="00235B91" w:rsidRPr="00235B91" w:rsidTr="00CE3D3F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07CB" w:rsidRPr="00235B91" w:rsidRDefault="00E907CB" w:rsidP="00CE3D3F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sz w:val="22"/>
                <w:lang w:val="en-US" w:eastAsia="pl-PL"/>
              </w:rPr>
              <w:t>Cl 6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07CB" w:rsidRPr="00235B91" w:rsidRDefault="003C755D" w:rsidP="00CE3D3F">
            <w:pPr>
              <w:pStyle w:val="Zwykytekst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 xml:space="preserve">Organizational structure dimensions 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07CB" w:rsidRPr="00235B91" w:rsidRDefault="00E907CB" w:rsidP="00CE3D3F">
            <w:pPr>
              <w:spacing w:after="0" w:line="240" w:lineRule="auto"/>
              <w:jc w:val="center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2</w:t>
            </w:r>
          </w:p>
        </w:tc>
      </w:tr>
      <w:tr w:rsidR="00235B91" w:rsidRPr="00235B91" w:rsidTr="00CE3D3F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07CB" w:rsidRPr="00235B91" w:rsidRDefault="00E907CB" w:rsidP="00CE3D3F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sz w:val="22"/>
                <w:lang w:val="en-US" w:eastAsia="pl-PL"/>
              </w:rPr>
              <w:t>Cl 7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07CB" w:rsidRPr="00235B91" w:rsidRDefault="003C755D" w:rsidP="003C755D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Basic types of organizational structure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07CB" w:rsidRPr="00235B91" w:rsidRDefault="00E907CB" w:rsidP="00CE3D3F">
            <w:pPr>
              <w:spacing w:after="0" w:line="240" w:lineRule="auto"/>
              <w:jc w:val="center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2</w:t>
            </w:r>
          </w:p>
        </w:tc>
      </w:tr>
      <w:tr w:rsidR="00235B91" w:rsidRPr="00235B91" w:rsidTr="00CE3D3F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07CB" w:rsidRPr="00235B91" w:rsidRDefault="00E907CB" w:rsidP="00CE3D3F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sz w:val="22"/>
                <w:lang w:val="en-US" w:eastAsia="pl-PL"/>
              </w:rPr>
              <w:t>Cl 8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07CB" w:rsidRPr="00235B91" w:rsidRDefault="003C755D" w:rsidP="00CE3D3F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Organizational environment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07CB" w:rsidRPr="00235B91" w:rsidRDefault="00E907CB" w:rsidP="00CE3D3F">
            <w:pPr>
              <w:spacing w:after="0" w:line="240" w:lineRule="auto"/>
              <w:jc w:val="center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2</w:t>
            </w:r>
          </w:p>
        </w:tc>
      </w:tr>
      <w:tr w:rsidR="00235B91" w:rsidRPr="00235B91" w:rsidTr="00CE3D3F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07CB" w:rsidRPr="00235B91" w:rsidRDefault="00E907CB" w:rsidP="00CE3D3F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sz w:val="22"/>
                <w:lang w:val="en-US" w:eastAsia="pl-PL"/>
              </w:rPr>
              <w:t>Cl 9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07CB" w:rsidRPr="00235B91" w:rsidRDefault="003C755D" w:rsidP="00CE3D3F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Organizational effec</w:t>
            </w:r>
            <w:r w:rsidR="00BD40C9" w:rsidRPr="00235B91">
              <w:rPr>
                <w:color w:val="000000" w:themeColor="text1"/>
                <w:lang w:val="en-US"/>
              </w:rPr>
              <w:t>t. Typologies of organizations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07CB" w:rsidRPr="00235B91" w:rsidRDefault="00E907CB" w:rsidP="00CE3D3F">
            <w:pPr>
              <w:spacing w:after="0" w:line="240" w:lineRule="auto"/>
              <w:jc w:val="center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2</w:t>
            </w:r>
          </w:p>
        </w:tc>
      </w:tr>
      <w:tr w:rsidR="00235B91" w:rsidRPr="00235B91" w:rsidTr="00CE3D3F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07CB" w:rsidRPr="00235B91" w:rsidRDefault="00E907CB" w:rsidP="00CE3D3F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sz w:val="22"/>
                <w:lang w:val="en-US" w:eastAsia="pl-PL"/>
              </w:rPr>
              <w:t>Cl 10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07CB" w:rsidRPr="00235B91" w:rsidRDefault="00A73652" w:rsidP="00CE3D3F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 xml:space="preserve">Analysis and evaluation of </w:t>
            </w:r>
            <w:r w:rsidR="006F57AA" w:rsidRPr="00235B91">
              <w:rPr>
                <w:color w:val="000000" w:themeColor="text1"/>
                <w:lang w:val="en-US"/>
              </w:rPr>
              <w:t>chosen organization’s goals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07CB" w:rsidRPr="00235B91" w:rsidRDefault="00E907CB" w:rsidP="00CE3D3F">
            <w:pPr>
              <w:spacing w:after="0" w:line="240" w:lineRule="auto"/>
              <w:jc w:val="center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2</w:t>
            </w:r>
          </w:p>
        </w:tc>
      </w:tr>
      <w:tr w:rsidR="00235B91" w:rsidRPr="00235B91" w:rsidTr="008C326E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7AA" w:rsidRPr="00235B91" w:rsidRDefault="006F57AA" w:rsidP="00CE3D3F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sz w:val="22"/>
                <w:lang w:val="en-US" w:eastAsia="pl-PL"/>
              </w:rPr>
              <w:lastRenderedPageBreak/>
              <w:t>Cl 11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7AA" w:rsidRPr="00235B91" w:rsidRDefault="006F57AA" w:rsidP="006F57AA">
            <w:pPr>
              <w:spacing w:after="0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Analysis and evaluation of chosen organization’s technology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7AA" w:rsidRPr="00235B91" w:rsidRDefault="006F57AA" w:rsidP="00CE3D3F">
            <w:pPr>
              <w:spacing w:after="0" w:line="240" w:lineRule="auto"/>
              <w:jc w:val="center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2</w:t>
            </w:r>
          </w:p>
        </w:tc>
      </w:tr>
      <w:tr w:rsidR="00235B91" w:rsidRPr="00235B91" w:rsidTr="008C326E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7AA" w:rsidRPr="00235B91" w:rsidRDefault="006F57AA" w:rsidP="00CE3D3F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sz w:val="22"/>
                <w:lang w:val="en-US" w:eastAsia="pl-PL"/>
              </w:rPr>
              <w:t>Cl 12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7AA" w:rsidRPr="00235B91" w:rsidRDefault="006F57AA" w:rsidP="006F57AA">
            <w:pPr>
              <w:spacing w:after="0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Analysis and evaluation of chosen organization’s culture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7AA" w:rsidRPr="00235B91" w:rsidRDefault="006F57AA" w:rsidP="00CE3D3F">
            <w:pPr>
              <w:spacing w:after="0" w:line="240" w:lineRule="auto"/>
              <w:jc w:val="center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2</w:t>
            </w:r>
          </w:p>
        </w:tc>
      </w:tr>
      <w:tr w:rsidR="00235B91" w:rsidRPr="00235B91" w:rsidTr="008C326E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7AA" w:rsidRPr="00235B91" w:rsidRDefault="006F57AA" w:rsidP="00CE3D3F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sz w:val="22"/>
                <w:lang w:val="en-US" w:eastAsia="pl-PL"/>
              </w:rPr>
              <w:t>Cl 13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7AA" w:rsidRPr="00235B91" w:rsidRDefault="006F57AA" w:rsidP="006F57AA">
            <w:pPr>
              <w:spacing w:after="0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Analysis and evaluation of chosen organization’s organizational structure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7AA" w:rsidRPr="00235B91" w:rsidRDefault="006F57AA" w:rsidP="00CE3D3F">
            <w:pPr>
              <w:spacing w:after="0" w:line="240" w:lineRule="auto"/>
              <w:jc w:val="center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2</w:t>
            </w:r>
          </w:p>
        </w:tc>
      </w:tr>
      <w:tr w:rsidR="00235B91" w:rsidRPr="00235B91" w:rsidTr="008C326E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7AA" w:rsidRPr="00235B91" w:rsidRDefault="006F57AA" w:rsidP="00CE3D3F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sz w:val="22"/>
                <w:lang w:val="en-US" w:eastAsia="pl-PL"/>
              </w:rPr>
              <w:t>Cl 14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7AA" w:rsidRPr="00235B91" w:rsidRDefault="006F57AA" w:rsidP="006F57AA">
            <w:pPr>
              <w:spacing w:after="0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 xml:space="preserve">Environment identification 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7AA" w:rsidRPr="00235B91" w:rsidRDefault="006F57AA" w:rsidP="00CE3D3F">
            <w:pPr>
              <w:spacing w:after="0" w:line="240" w:lineRule="auto"/>
              <w:jc w:val="center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2</w:t>
            </w:r>
          </w:p>
        </w:tc>
      </w:tr>
      <w:tr w:rsidR="00235B91" w:rsidRPr="00235B91" w:rsidTr="00CE3D3F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07CB" w:rsidRPr="00235B91" w:rsidRDefault="00E907CB" w:rsidP="00CE3D3F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sz w:val="22"/>
                <w:lang w:val="en-US" w:eastAsia="pl-PL"/>
              </w:rPr>
              <w:t>Cl 15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07CB" w:rsidRPr="00235B91" w:rsidRDefault="006F57AA" w:rsidP="00CE3D3F">
            <w:pPr>
              <w:snapToGrid w:val="0"/>
              <w:spacing w:after="0" w:line="240" w:lineRule="auto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Analysis and evaluation of relations between elements of chosen organization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07CB" w:rsidRPr="00235B91" w:rsidRDefault="00E907CB" w:rsidP="00CE3D3F">
            <w:pPr>
              <w:spacing w:after="0" w:line="240" w:lineRule="auto"/>
              <w:jc w:val="center"/>
              <w:rPr>
                <w:color w:val="000000" w:themeColor="text1"/>
                <w:lang w:val="en-US"/>
              </w:rPr>
            </w:pPr>
            <w:r w:rsidRPr="00235B91">
              <w:rPr>
                <w:color w:val="000000" w:themeColor="text1"/>
                <w:lang w:val="en-US"/>
              </w:rPr>
              <w:t>2</w:t>
            </w:r>
          </w:p>
        </w:tc>
      </w:tr>
      <w:tr w:rsidR="00E907CB" w:rsidRPr="00235B91" w:rsidTr="00CE3D3F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07CB" w:rsidRPr="00235B91" w:rsidRDefault="00E907CB" w:rsidP="00CE3D3F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07CB" w:rsidRPr="00235B91" w:rsidRDefault="00E907CB" w:rsidP="00CE3D3F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35B91">
              <w:rPr>
                <w:color w:val="000000" w:themeColor="text1"/>
                <w:sz w:val="22"/>
                <w:lang w:val="en-US" w:eastAsia="pl-PL"/>
              </w:rPr>
              <w:t>Total hours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07CB" w:rsidRPr="00235B91" w:rsidRDefault="00E907CB" w:rsidP="00CE3D3F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 w:rsidRPr="00235B91">
              <w:rPr>
                <w:color w:val="000000" w:themeColor="text1"/>
                <w:lang w:val="en-US" w:eastAsia="pl-PL"/>
              </w:rPr>
              <w:t>30</w:t>
            </w:r>
          </w:p>
        </w:tc>
      </w:tr>
    </w:tbl>
    <w:p w:rsidR="008370E6" w:rsidRPr="00235B91" w:rsidRDefault="008370E6" w:rsidP="008370E6">
      <w:pPr>
        <w:spacing w:line="240" w:lineRule="auto"/>
        <w:rPr>
          <w:vanish/>
          <w:color w:val="000000" w:themeColor="text1"/>
          <w:lang w:val="en-US" w:eastAsia="pl-PL"/>
        </w:rPr>
      </w:pPr>
    </w:p>
    <w:p w:rsidR="008370E6" w:rsidRPr="00235B91" w:rsidRDefault="008370E6" w:rsidP="008370E6">
      <w:pPr>
        <w:spacing w:line="240" w:lineRule="auto"/>
        <w:rPr>
          <w:vanish/>
          <w:color w:val="000000" w:themeColor="text1"/>
          <w:lang w:val="en-US"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235B91" w:rsidRPr="00235B91" w:rsidTr="00CE3D3F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70E6" w:rsidRPr="00235B91" w:rsidRDefault="008370E6" w:rsidP="00CE3D3F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color w:val="000000" w:themeColor="text1"/>
                <w:lang w:eastAsia="pl-PL"/>
              </w:rPr>
            </w:pPr>
            <w:r w:rsidRPr="00235B91">
              <w:rPr>
                <w:b/>
                <w:bCs/>
                <w:color w:val="000000" w:themeColor="text1"/>
                <w:lang w:val="en-US" w:eastAsia="pl-PL"/>
              </w:rPr>
              <w:t xml:space="preserve">TEACHING </w:t>
            </w:r>
            <w:r w:rsidRPr="00235B91">
              <w:rPr>
                <w:b/>
                <w:bCs/>
                <w:color w:val="000000" w:themeColor="text1"/>
                <w:lang w:eastAsia="pl-PL"/>
              </w:rPr>
              <w:t>TOOLS USED</w:t>
            </w:r>
          </w:p>
        </w:tc>
      </w:tr>
      <w:tr w:rsidR="00235B91" w:rsidRPr="0069769D" w:rsidTr="00CE3D3F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70E6" w:rsidRPr="00235B91" w:rsidRDefault="008370E6" w:rsidP="00CE3D3F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235B91">
              <w:rPr>
                <w:rStyle w:val="hps"/>
                <w:color w:val="000000" w:themeColor="text1"/>
                <w:lang w:val="en-US"/>
              </w:rPr>
              <w:t>N1. Traditional</w:t>
            </w:r>
            <w:r w:rsidRPr="00235B91">
              <w:rPr>
                <w:color w:val="000000" w:themeColor="text1"/>
                <w:lang w:val="en-US"/>
              </w:rPr>
              <w:t xml:space="preserve"> </w:t>
            </w:r>
            <w:r w:rsidRPr="00235B91">
              <w:rPr>
                <w:rStyle w:val="hps"/>
                <w:color w:val="000000" w:themeColor="text1"/>
                <w:lang w:val="en-US"/>
              </w:rPr>
              <w:t>lecture</w:t>
            </w:r>
            <w:r w:rsidRPr="00235B91">
              <w:rPr>
                <w:color w:val="000000" w:themeColor="text1"/>
                <w:lang w:val="en-US"/>
              </w:rPr>
              <w:t xml:space="preserve"> with </w:t>
            </w:r>
            <w:r w:rsidRPr="00235B91">
              <w:rPr>
                <w:rStyle w:val="hps"/>
                <w:color w:val="000000" w:themeColor="text1"/>
                <w:lang w:val="en-US"/>
              </w:rPr>
              <w:t>multimedia presentations</w:t>
            </w:r>
          </w:p>
          <w:p w:rsidR="008370E6" w:rsidRPr="00235B91" w:rsidRDefault="008370E6" w:rsidP="00CE3D3F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235B91">
              <w:rPr>
                <w:rStyle w:val="hps"/>
                <w:color w:val="000000" w:themeColor="text1"/>
                <w:lang w:val="en-US"/>
              </w:rPr>
              <w:t>N2.</w:t>
            </w:r>
            <w:r w:rsidRPr="00235B91">
              <w:rPr>
                <w:color w:val="000000" w:themeColor="text1"/>
                <w:lang w:val="en-US"/>
              </w:rPr>
              <w:t xml:space="preserve"> Questions to students during lecture</w:t>
            </w:r>
          </w:p>
          <w:p w:rsidR="008370E6" w:rsidRPr="00235B91" w:rsidRDefault="008370E6" w:rsidP="00CE3D3F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235B91">
              <w:rPr>
                <w:rStyle w:val="hps"/>
                <w:color w:val="000000" w:themeColor="text1"/>
                <w:lang w:val="en-US"/>
              </w:rPr>
              <w:t>N3.</w:t>
            </w:r>
            <w:r w:rsidRPr="00235B91">
              <w:rPr>
                <w:color w:val="000000" w:themeColor="text1"/>
                <w:lang w:val="en-US"/>
              </w:rPr>
              <w:t xml:space="preserve"> C</w:t>
            </w:r>
            <w:r w:rsidRPr="00235B91">
              <w:rPr>
                <w:rStyle w:val="hps"/>
                <w:color w:val="000000" w:themeColor="text1"/>
                <w:lang w:val="en-US"/>
              </w:rPr>
              <w:t>ase studies presented during lecture</w:t>
            </w:r>
          </w:p>
          <w:p w:rsidR="008370E6" w:rsidRPr="00235B91" w:rsidRDefault="008370E6" w:rsidP="00CE3D3F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235B91">
              <w:rPr>
                <w:rStyle w:val="hps"/>
                <w:color w:val="000000" w:themeColor="text1"/>
                <w:lang w:val="en-US"/>
              </w:rPr>
              <w:t>N4.</w:t>
            </w:r>
            <w:r w:rsidRPr="00235B91">
              <w:rPr>
                <w:color w:val="000000" w:themeColor="text1"/>
                <w:lang w:val="en-US"/>
              </w:rPr>
              <w:t xml:space="preserve"> </w:t>
            </w:r>
            <w:r w:rsidRPr="00235B91">
              <w:rPr>
                <w:rStyle w:val="hps"/>
                <w:color w:val="000000" w:themeColor="text1"/>
                <w:lang w:val="en-US"/>
              </w:rPr>
              <w:t>Discussion of</w:t>
            </w:r>
            <w:r w:rsidRPr="00235B91">
              <w:rPr>
                <w:color w:val="000000" w:themeColor="text1"/>
                <w:lang w:val="en-US"/>
              </w:rPr>
              <w:t xml:space="preserve"> </w:t>
            </w:r>
            <w:r w:rsidRPr="00235B91">
              <w:rPr>
                <w:rStyle w:val="hps"/>
                <w:color w:val="000000" w:themeColor="text1"/>
                <w:lang w:val="en-US"/>
              </w:rPr>
              <w:t>selected issues</w:t>
            </w:r>
          </w:p>
          <w:p w:rsidR="008370E6" w:rsidRPr="00235B91" w:rsidRDefault="008370E6" w:rsidP="00CE3D3F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235B91">
              <w:rPr>
                <w:rStyle w:val="hps"/>
                <w:color w:val="000000" w:themeColor="text1"/>
                <w:lang w:val="en-US"/>
              </w:rPr>
              <w:t>N5.</w:t>
            </w:r>
            <w:r w:rsidRPr="00235B91">
              <w:rPr>
                <w:color w:val="000000" w:themeColor="text1"/>
                <w:lang w:val="en-US"/>
              </w:rPr>
              <w:t xml:space="preserve"> </w:t>
            </w:r>
            <w:r w:rsidR="006F57AA" w:rsidRPr="00235B91">
              <w:rPr>
                <w:color w:val="000000" w:themeColor="text1"/>
                <w:lang w:val="en-US"/>
              </w:rPr>
              <w:t xml:space="preserve">Analysis and evaluation of </w:t>
            </w:r>
            <w:r w:rsidR="009463CD" w:rsidRPr="00235B91">
              <w:rPr>
                <w:color w:val="000000" w:themeColor="text1"/>
                <w:lang w:val="en-US"/>
              </w:rPr>
              <w:t xml:space="preserve">real organization’s </w:t>
            </w:r>
            <w:r w:rsidR="008E3403" w:rsidRPr="00235B91">
              <w:rPr>
                <w:rStyle w:val="result-point"/>
                <w:color w:val="000000" w:themeColor="text1"/>
                <w:lang w:val="en-US"/>
              </w:rPr>
              <w:t>assigned</w:t>
            </w:r>
            <w:r w:rsidR="008E3403" w:rsidRPr="00235B91">
              <w:rPr>
                <w:color w:val="000000" w:themeColor="text1"/>
                <w:lang w:val="en-US"/>
              </w:rPr>
              <w:t xml:space="preserve"> </w:t>
            </w:r>
            <w:r w:rsidR="00870D9F" w:rsidRPr="00235B91">
              <w:rPr>
                <w:color w:val="000000" w:themeColor="text1"/>
                <w:lang w:val="en-US"/>
              </w:rPr>
              <w:t xml:space="preserve">characteristics </w:t>
            </w:r>
          </w:p>
          <w:p w:rsidR="008370E6" w:rsidRPr="00235B91" w:rsidRDefault="008370E6" w:rsidP="00CE3D3F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235B91">
              <w:rPr>
                <w:rStyle w:val="hps"/>
                <w:color w:val="000000" w:themeColor="text1"/>
                <w:lang w:val="en-US"/>
              </w:rPr>
              <w:t>N6.</w:t>
            </w:r>
            <w:r w:rsidRPr="00235B91">
              <w:rPr>
                <w:color w:val="000000" w:themeColor="text1"/>
                <w:lang w:val="en-US"/>
              </w:rPr>
              <w:t xml:space="preserve"> </w:t>
            </w:r>
            <w:r w:rsidRPr="00235B91">
              <w:rPr>
                <w:rStyle w:val="hps"/>
                <w:color w:val="000000" w:themeColor="text1"/>
                <w:lang w:val="en-US"/>
              </w:rPr>
              <w:t>Self-</w:t>
            </w:r>
            <w:r w:rsidRPr="00235B91">
              <w:rPr>
                <w:color w:val="000000" w:themeColor="text1"/>
                <w:lang w:val="en-US"/>
              </w:rPr>
              <w:t xml:space="preserve">study: </w:t>
            </w:r>
            <w:r w:rsidRPr="00235B91">
              <w:rPr>
                <w:rStyle w:val="hps"/>
                <w:color w:val="000000" w:themeColor="text1"/>
                <w:lang w:val="en-US"/>
              </w:rPr>
              <w:t>classes</w:t>
            </w:r>
            <w:r w:rsidRPr="00235B91">
              <w:rPr>
                <w:color w:val="000000" w:themeColor="text1"/>
                <w:lang w:val="en-US"/>
              </w:rPr>
              <w:t xml:space="preserve"> preparation and final assessment preparation </w:t>
            </w:r>
          </w:p>
          <w:p w:rsidR="008370E6" w:rsidRPr="00235B91" w:rsidRDefault="008370E6" w:rsidP="00CE3D3F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235B91">
              <w:rPr>
                <w:rStyle w:val="hps"/>
                <w:color w:val="000000" w:themeColor="text1"/>
                <w:lang w:val="en-US"/>
              </w:rPr>
              <w:t>N7. Presentations prepared by</w:t>
            </w:r>
            <w:r w:rsidRPr="00235B91">
              <w:rPr>
                <w:color w:val="000000" w:themeColor="text1"/>
                <w:lang w:val="en-US"/>
              </w:rPr>
              <w:t xml:space="preserve"> </w:t>
            </w:r>
            <w:r w:rsidRPr="00235B91">
              <w:rPr>
                <w:rStyle w:val="hps"/>
                <w:color w:val="000000" w:themeColor="text1"/>
                <w:lang w:val="en-US"/>
              </w:rPr>
              <w:t>students</w:t>
            </w:r>
          </w:p>
        </w:tc>
      </w:tr>
    </w:tbl>
    <w:p w:rsidR="0069769D" w:rsidRPr="00551CD3" w:rsidRDefault="0069769D" w:rsidP="0069769D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612"/>
        <w:gridCol w:w="2111"/>
        <w:gridCol w:w="5562"/>
      </w:tblGrid>
      <w:tr w:rsidR="0069769D" w:rsidRPr="0069769D" w:rsidTr="0069769D">
        <w:tc>
          <w:tcPr>
            <w:tcW w:w="1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69D" w:rsidRPr="00551CD3" w:rsidRDefault="0069769D" w:rsidP="002A375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69D" w:rsidRPr="00551CD3" w:rsidRDefault="0069769D" w:rsidP="002A3750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5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69D" w:rsidRPr="00551CD3" w:rsidRDefault="0069769D" w:rsidP="002A375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235B91" w:rsidRPr="00235B91" w:rsidTr="00CE3D3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70E6" w:rsidRPr="00235B91" w:rsidRDefault="008370E6" w:rsidP="009463CD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235B91">
              <w:rPr>
                <w:color w:val="000000" w:themeColor="text1"/>
                <w:sz w:val="22"/>
                <w:szCs w:val="22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70E6" w:rsidRPr="00235B91" w:rsidRDefault="008370E6" w:rsidP="009463CD">
            <w:pPr>
              <w:pStyle w:val="Akapitzlist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235B91">
              <w:rPr>
                <w:color w:val="000000" w:themeColor="text1"/>
                <w:sz w:val="22"/>
                <w:szCs w:val="22"/>
              </w:rPr>
              <w:t>PEK_U01-3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70E6" w:rsidRPr="00235B91" w:rsidRDefault="008370E6" w:rsidP="009463CD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235B91">
              <w:rPr>
                <w:color w:val="000000" w:themeColor="text1"/>
                <w:sz w:val="22"/>
                <w:szCs w:val="22"/>
                <w:lang w:val="en-US"/>
              </w:rPr>
              <w:t>Quizzes (during classes)</w:t>
            </w:r>
          </w:p>
        </w:tc>
      </w:tr>
      <w:tr w:rsidR="00235B91" w:rsidRPr="0069769D" w:rsidTr="00CE3D3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70E6" w:rsidRPr="00235B91" w:rsidRDefault="008370E6" w:rsidP="009463CD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235B91">
              <w:rPr>
                <w:color w:val="000000" w:themeColor="text1"/>
                <w:sz w:val="22"/>
                <w:szCs w:val="22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63CD" w:rsidRPr="00235B91" w:rsidRDefault="008370E6" w:rsidP="009463CD">
            <w:pPr>
              <w:pStyle w:val="Akapitzlist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235B91">
              <w:rPr>
                <w:color w:val="000000" w:themeColor="text1"/>
                <w:sz w:val="22"/>
                <w:szCs w:val="22"/>
              </w:rPr>
              <w:t xml:space="preserve">PEK_U01-3, </w:t>
            </w:r>
          </w:p>
          <w:p w:rsidR="008370E6" w:rsidRPr="00235B91" w:rsidRDefault="008370E6" w:rsidP="009463CD">
            <w:pPr>
              <w:pStyle w:val="Akapitzlist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235B91">
              <w:rPr>
                <w:color w:val="000000" w:themeColor="text1"/>
                <w:sz w:val="22"/>
                <w:szCs w:val="22"/>
              </w:rPr>
              <w:t>PEK_K01-4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70E6" w:rsidRPr="00235B91" w:rsidRDefault="008370E6" w:rsidP="009463CD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235B91">
              <w:rPr>
                <w:color w:val="000000" w:themeColor="text1"/>
                <w:sz w:val="22"/>
                <w:szCs w:val="22"/>
                <w:lang w:val="en-US"/>
              </w:rPr>
              <w:t>Scoring students’ involvement and presentations (during classes)</w:t>
            </w:r>
          </w:p>
        </w:tc>
      </w:tr>
      <w:tr w:rsidR="00235B91" w:rsidRPr="0069769D" w:rsidTr="00CE3D3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70E6" w:rsidRPr="00235B91" w:rsidRDefault="00BD40C9" w:rsidP="009463CD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235B91">
              <w:rPr>
                <w:color w:val="000000" w:themeColor="text1"/>
                <w:sz w:val="22"/>
                <w:szCs w:val="22"/>
              </w:rPr>
              <w:t>C</w:t>
            </w:r>
            <w:r w:rsidR="009463CD" w:rsidRPr="00235B91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70E6" w:rsidRPr="00235B91" w:rsidRDefault="00BD40C9" w:rsidP="009463CD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235B91">
              <w:rPr>
                <w:color w:val="000000" w:themeColor="text1"/>
                <w:sz w:val="22"/>
                <w:szCs w:val="22"/>
                <w:lang w:val="en-US"/>
              </w:rPr>
              <w:t>Final mark consists of F1(50%) and F2 (5</w:t>
            </w:r>
            <w:r w:rsidR="008370E6" w:rsidRPr="00235B91">
              <w:rPr>
                <w:color w:val="000000" w:themeColor="text1"/>
                <w:sz w:val="22"/>
                <w:szCs w:val="22"/>
                <w:lang w:val="en-US"/>
              </w:rPr>
              <w:t>0%)</w:t>
            </w:r>
          </w:p>
        </w:tc>
      </w:tr>
      <w:tr w:rsidR="00235B91" w:rsidRPr="0069769D" w:rsidTr="004C681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40C9" w:rsidRPr="00235B91" w:rsidRDefault="00BD40C9" w:rsidP="009463CD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235B91">
              <w:rPr>
                <w:color w:val="000000" w:themeColor="text1"/>
                <w:sz w:val="22"/>
                <w:szCs w:val="22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40C9" w:rsidRPr="00235B91" w:rsidRDefault="00BD40C9" w:rsidP="009463CD">
            <w:pPr>
              <w:pStyle w:val="Akapitzlist"/>
              <w:ind w:left="0"/>
              <w:rPr>
                <w:color w:val="000000" w:themeColor="text1"/>
                <w:sz w:val="22"/>
                <w:szCs w:val="22"/>
              </w:rPr>
            </w:pPr>
            <w:r w:rsidRPr="00235B91">
              <w:rPr>
                <w:color w:val="000000" w:themeColor="text1"/>
                <w:sz w:val="22"/>
                <w:szCs w:val="22"/>
              </w:rPr>
              <w:t>PEK _K01-4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40C9" w:rsidRPr="00235B91" w:rsidRDefault="009463CD" w:rsidP="009463CD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235B91">
              <w:rPr>
                <w:color w:val="000000" w:themeColor="text1"/>
                <w:sz w:val="22"/>
                <w:szCs w:val="22"/>
                <w:lang w:val="en-US"/>
              </w:rPr>
              <w:t>Scoring students’ involvement during lecture</w:t>
            </w:r>
          </w:p>
        </w:tc>
      </w:tr>
      <w:tr w:rsidR="00235B91" w:rsidRPr="00235B91" w:rsidTr="00CE3D3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40C9" w:rsidRPr="00235B91" w:rsidRDefault="009463CD" w:rsidP="009463CD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235B91">
              <w:rPr>
                <w:color w:val="000000" w:themeColor="text1"/>
                <w:lang w:eastAsia="pl-PL"/>
              </w:rPr>
              <w:t>F4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40C9" w:rsidRPr="00235B91" w:rsidRDefault="00BD40C9" w:rsidP="009463CD">
            <w:pPr>
              <w:pStyle w:val="Akapitzlist"/>
              <w:ind w:left="0"/>
              <w:rPr>
                <w:color w:val="000000" w:themeColor="text1"/>
                <w:sz w:val="22"/>
                <w:szCs w:val="22"/>
              </w:rPr>
            </w:pPr>
            <w:r w:rsidRPr="00235B91">
              <w:rPr>
                <w:color w:val="000000" w:themeColor="text1"/>
                <w:sz w:val="22"/>
                <w:szCs w:val="22"/>
              </w:rPr>
              <w:t>PEK_W01-5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40C9" w:rsidRPr="00235B91" w:rsidRDefault="009463CD" w:rsidP="009463CD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235B91">
              <w:rPr>
                <w:color w:val="000000" w:themeColor="text1"/>
                <w:sz w:val="22"/>
                <w:szCs w:val="22"/>
              </w:rPr>
              <w:t>Exam</w:t>
            </w:r>
            <w:proofErr w:type="spellEnd"/>
          </w:p>
        </w:tc>
      </w:tr>
      <w:tr w:rsidR="00235B91" w:rsidRPr="0069769D" w:rsidTr="00D63C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40C9" w:rsidRPr="00235B91" w:rsidRDefault="009463CD" w:rsidP="009463CD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235B91">
              <w:rPr>
                <w:color w:val="000000" w:themeColor="text1"/>
                <w:sz w:val="22"/>
                <w:szCs w:val="22"/>
              </w:rPr>
              <w:t>C2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40C9" w:rsidRPr="00235B91" w:rsidRDefault="009463CD" w:rsidP="009463CD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235B91">
              <w:rPr>
                <w:color w:val="000000" w:themeColor="text1"/>
                <w:sz w:val="22"/>
                <w:szCs w:val="22"/>
                <w:lang w:val="en-US"/>
              </w:rPr>
              <w:t>Final mark consists of F4 (90%) and F3 (10%)</w:t>
            </w:r>
          </w:p>
        </w:tc>
      </w:tr>
    </w:tbl>
    <w:p w:rsidR="008370E6" w:rsidRPr="00235B91" w:rsidRDefault="008370E6" w:rsidP="008370E6">
      <w:pPr>
        <w:spacing w:line="240" w:lineRule="auto"/>
        <w:rPr>
          <w:vanish/>
          <w:color w:val="000000" w:themeColor="text1"/>
          <w:lang w:val="en-US"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235B91" w:rsidRPr="00235B91" w:rsidTr="006F57AA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70E6" w:rsidRPr="00235B91" w:rsidRDefault="008370E6" w:rsidP="00CE3D3F">
            <w:pPr>
              <w:spacing w:before="60" w:after="40" w:line="225" w:lineRule="atLeast"/>
              <w:jc w:val="center"/>
              <w:rPr>
                <w:color w:val="000000" w:themeColor="text1"/>
                <w:lang w:eastAsia="pl-PL"/>
              </w:rPr>
            </w:pPr>
            <w:r w:rsidRPr="00235B91">
              <w:rPr>
                <w:b/>
                <w:bCs/>
                <w:color w:val="000000" w:themeColor="text1"/>
                <w:lang w:eastAsia="pl-PL"/>
              </w:rPr>
              <w:t>PRIMARY AND SECONDARY LITERATURE</w:t>
            </w:r>
          </w:p>
        </w:tc>
      </w:tr>
      <w:tr w:rsidR="00235B91" w:rsidRPr="00235B91" w:rsidTr="00C5543F">
        <w:trPr>
          <w:trHeight w:val="137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70E6" w:rsidRPr="00235B91" w:rsidRDefault="008370E6" w:rsidP="00CE3D3F">
            <w:pPr>
              <w:spacing w:after="60" w:line="240" w:lineRule="auto"/>
              <w:rPr>
                <w:b/>
                <w:bCs/>
                <w:caps/>
                <w:color w:val="000000" w:themeColor="text1"/>
                <w:u w:val="single"/>
                <w:lang w:val="en-US" w:eastAsia="pl-PL"/>
              </w:rPr>
            </w:pPr>
            <w:r w:rsidRPr="00235B91">
              <w:rPr>
                <w:b/>
                <w:bCs/>
                <w:caps/>
                <w:color w:val="000000" w:themeColor="text1"/>
                <w:u w:val="single"/>
                <w:lang w:val="en-US" w:eastAsia="pl-PL"/>
              </w:rPr>
              <w:t>PRIMARY LITERATURE:</w:t>
            </w:r>
          </w:p>
          <w:p w:rsidR="00C5543F" w:rsidRPr="00235B91" w:rsidRDefault="00C5543F" w:rsidP="00C5543F">
            <w:pPr>
              <w:numPr>
                <w:ilvl w:val="0"/>
                <w:numId w:val="1"/>
              </w:numPr>
              <w:tabs>
                <w:tab w:val="left" w:pos="577"/>
              </w:tabs>
              <w:spacing w:after="0" w:line="240" w:lineRule="auto"/>
              <w:ind w:left="577" w:hanging="567"/>
              <w:rPr>
                <w:color w:val="000000" w:themeColor="text1"/>
              </w:rPr>
            </w:pPr>
            <w:r w:rsidRPr="00235B91">
              <w:rPr>
                <w:color w:val="000000" w:themeColor="text1"/>
              </w:rPr>
              <w:t>Hopej M.: Podstawy zarządzania, Oficyna Wyd. PWr, Wrocław 1999.</w:t>
            </w:r>
          </w:p>
          <w:p w:rsidR="00C5543F" w:rsidRPr="00235B91" w:rsidRDefault="00C5543F" w:rsidP="00C5543F">
            <w:pPr>
              <w:numPr>
                <w:ilvl w:val="0"/>
                <w:numId w:val="1"/>
              </w:numPr>
              <w:tabs>
                <w:tab w:val="left" w:pos="577"/>
              </w:tabs>
              <w:suppressAutoHyphens/>
              <w:spacing w:after="0" w:line="240" w:lineRule="auto"/>
              <w:ind w:left="577" w:hanging="567"/>
              <w:rPr>
                <w:color w:val="000000" w:themeColor="text1"/>
                <w:sz w:val="22"/>
                <w:szCs w:val="18"/>
              </w:rPr>
            </w:pPr>
            <w:r w:rsidRPr="00235B91">
              <w:rPr>
                <w:color w:val="000000" w:themeColor="text1"/>
                <w:sz w:val="22"/>
              </w:rPr>
              <w:t>Koźmiński A.K., Piotrowski W. [red.]: Zarządzanie. Teoria i praktyka, PWN, Warszawa 2006.</w:t>
            </w:r>
          </w:p>
          <w:p w:rsidR="00C5543F" w:rsidRPr="00235B91" w:rsidRDefault="00C5543F" w:rsidP="00C5543F">
            <w:pPr>
              <w:numPr>
                <w:ilvl w:val="0"/>
                <w:numId w:val="1"/>
              </w:numPr>
              <w:tabs>
                <w:tab w:val="left" w:pos="577"/>
              </w:tabs>
              <w:suppressAutoHyphens/>
              <w:spacing w:after="0" w:line="240" w:lineRule="auto"/>
              <w:ind w:left="577" w:hanging="567"/>
              <w:rPr>
                <w:color w:val="000000" w:themeColor="text1"/>
                <w:sz w:val="22"/>
                <w:szCs w:val="18"/>
              </w:rPr>
            </w:pPr>
            <w:r w:rsidRPr="00235B91">
              <w:rPr>
                <w:color w:val="000000" w:themeColor="text1"/>
                <w:sz w:val="22"/>
                <w:lang w:val="de-DE"/>
              </w:rPr>
              <w:t xml:space="preserve">Steinmann H., Schreyögg G.: Zarządzanie. </w:t>
            </w:r>
            <w:r w:rsidRPr="00235B91">
              <w:rPr>
                <w:color w:val="000000" w:themeColor="text1"/>
                <w:sz w:val="22"/>
              </w:rPr>
              <w:t>Podstawy kierowania przedsiębiorstwem, Oficyna Wydawnicza Politechniki Wrocławskiej, Wrocław 2001.</w:t>
            </w:r>
          </w:p>
          <w:p w:rsidR="008370E6" w:rsidRPr="00235B91" w:rsidRDefault="008370E6" w:rsidP="00CE3D3F">
            <w:pPr>
              <w:spacing w:after="60" w:line="240" w:lineRule="auto"/>
              <w:rPr>
                <w:color w:val="000000" w:themeColor="text1"/>
                <w:lang w:val="en-US" w:eastAsia="pl-PL"/>
              </w:rPr>
            </w:pPr>
            <w:r w:rsidRPr="00235B91">
              <w:rPr>
                <w:b/>
                <w:bCs/>
                <w:caps/>
                <w:color w:val="000000" w:themeColor="text1"/>
                <w:u w:val="single"/>
                <w:lang w:val="en-US" w:eastAsia="pl-PL"/>
              </w:rPr>
              <w:t>SECONDARY LITERATURE:</w:t>
            </w:r>
          </w:p>
          <w:p w:rsidR="00C5543F" w:rsidRPr="00235B91" w:rsidRDefault="00C5543F" w:rsidP="00C5543F">
            <w:pPr>
              <w:numPr>
                <w:ilvl w:val="0"/>
                <w:numId w:val="3"/>
              </w:numPr>
              <w:tabs>
                <w:tab w:val="left" w:pos="577"/>
              </w:tabs>
              <w:suppressAutoHyphens/>
              <w:spacing w:after="0" w:line="240" w:lineRule="auto"/>
              <w:ind w:left="577" w:hanging="567"/>
              <w:rPr>
                <w:color w:val="000000" w:themeColor="text1"/>
                <w:sz w:val="22"/>
                <w:szCs w:val="18"/>
              </w:rPr>
            </w:pPr>
            <w:r w:rsidRPr="00235B91">
              <w:rPr>
                <w:rFonts w:eastAsia="Arial Unicode MS"/>
                <w:color w:val="000000" w:themeColor="text1"/>
                <w:sz w:val="22"/>
              </w:rPr>
              <w:t>Bielski M.: Podstawy teorii organizacji i zarządzania, C. H. Beck, Warszawa 2004.</w:t>
            </w:r>
          </w:p>
          <w:p w:rsidR="00C5543F" w:rsidRPr="00235B91" w:rsidRDefault="00C5543F" w:rsidP="00C5543F">
            <w:pPr>
              <w:numPr>
                <w:ilvl w:val="0"/>
                <w:numId w:val="4"/>
              </w:numPr>
              <w:tabs>
                <w:tab w:val="left" w:pos="577"/>
              </w:tabs>
              <w:suppressAutoHyphens/>
              <w:spacing w:after="0" w:line="240" w:lineRule="auto"/>
              <w:ind w:left="577" w:hanging="567"/>
              <w:rPr>
                <w:color w:val="000000" w:themeColor="text1"/>
                <w:sz w:val="22"/>
                <w:szCs w:val="18"/>
              </w:rPr>
            </w:pPr>
            <w:r w:rsidRPr="00235B91">
              <w:rPr>
                <w:color w:val="000000" w:themeColor="text1"/>
              </w:rPr>
              <w:t>Bielski M.: Organizacje: istota, struktury, procesy, Wyd. Uniwersytetu Łódzkiego, Łódź 1992.</w:t>
            </w:r>
          </w:p>
          <w:p w:rsidR="00C5543F" w:rsidRPr="00235B91" w:rsidRDefault="00C5543F" w:rsidP="00C5543F">
            <w:pPr>
              <w:numPr>
                <w:ilvl w:val="0"/>
                <w:numId w:val="4"/>
              </w:numPr>
              <w:tabs>
                <w:tab w:val="left" w:pos="577"/>
              </w:tabs>
              <w:suppressAutoHyphens/>
              <w:spacing w:after="0" w:line="240" w:lineRule="auto"/>
              <w:ind w:left="577" w:hanging="567"/>
              <w:rPr>
                <w:color w:val="000000" w:themeColor="text1"/>
                <w:sz w:val="22"/>
                <w:szCs w:val="18"/>
              </w:rPr>
            </w:pPr>
            <w:r w:rsidRPr="00235B91">
              <w:rPr>
                <w:color w:val="000000" w:themeColor="text1"/>
                <w:sz w:val="22"/>
              </w:rPr>
              <w:t>Bieniok H. [red.]: Metody sprawnego zarządzania: planowanie, organizowanie, motywowanie, kontrola, PLACET, Warszawa 2011. </w:t>
            </w:r>
          </w:p>
          <w:p w:rsidR="00C5543F" w:rsidRPr="00235B91" w:rsidRDefault="00C5543F" w:rsidP="00C5543F">
            <w:pPr>
              <w:numPr>
                <w:ilvl w:val="0"/>
                <w:numId w:val="4"/>
              </w:numPr>
              <w:tabs>
                <w:tab w:val="left" w:pos="577"/>
              </w:tabs>
              <w:suppressAutoHyphens/>
              <w:spacing w:after="0" w:line="240" w:lineRule="auto"/>
              <w:ind w:left="577" w:hanging="567"/>
              <w:rPr>
                <w:color w:val="000000" w:themeColor="text1"/>
                <w:sz w:val="22"/>
                <w:szCs w:val="18"/>
              </w:rPr>
            </w:pPr>
            <w:proofErr w:type="spellStart"/>
            <w:r w:rsidRPr="00235B91">
              <w:rPr>
                <w:color w:val="000000" w:themeColor="text1"/>
                <w:sz w:val="22"/>
              </w:rPr>
              <w:t>Czarniawska</w:t>
            </w:r>
            <w:proofErr w:type="spellEnd"/>
            <w:r w:rsidRPr="00235B91">
              <w:rPr>
                <w:color w:val="000000" w:themeColor="text1"/>
                <w:sz w:val="22"/>
              </w:rPr>
              <w:t xml:space="preserve"> B.: Trochę inna teoria organizacji: organizowanie jako konstrukcja sieci działań, </w:t>
            </w:r>
            <w:proofErr w:type="spellStart"/>
            <w:r w:rsidRPr="00235B91">
              <w:rPr>
                <w:color w:val="000000" w:themeColor="text1"/>
                <w:sz w:val="22"/>
              </w:rPr>
              <w:t>Poltext</w:t>
            </w:r>
            <w:proofErr w:type="spellEnd"/>
            <w:r w:rsidRPr="00235B91">
              <w:rPr>
                <w:color w:val="000000" w:themeColor="text1"/>
                <w:sz w:val="22"/>
              </w:rPr>
              <w:t>, Warszawa 2010. </w:t>
            </w:r>
          </w:p>
          <w:p w:rsidR="00C5543F" w:rsidRPr="00235B91" w:rsidRDefault="00C5543F" w:rsidP="00C5543F">
            <w:pPr>
              <w:numPr>
                <w:ilvl w:val="0"/>
                <w:numId w:val="4"/>
              </w:numPr>
              <w:tabs>
                <w:tab w:val="left" w:pos="577"/>
              </w:tabs>
              <w:suppressAutoHyphens/>
              <w:spacing w:after="0" w:line="240" w:lineRule="auto"/>
              <w:ind w:left="577" w:hanging="567"/>
              <w:rPr>
                <w:color w:val="000000" w:themeColor="text1"/>
                <w:sz w:val="22"/>
                <w:szCs w:val="18"/>
              </w:rPr>
            </w:pPr>
            <w:r w:rsidRPr="00235B91">
              <w:rPr>
                <w:color w:val="000000" w:themeColor="text1"/>
                <w:sz w:val="22"/>
              </w:rPr>
              <w:t>Griffin R.W.: Podstawy zarządzania organizacjami, PWN, Warszawa 2009.</w:t>
            </w:r>
          </w:p>
          <w:p w:rsidR="00C5543F" w:rsidRPr="00235B91" w:rsidRDefault="00C5543F" w:rsidP="00C5543F">
            <w:pPr>
              <w:numPr>
                <w:ilvl w:val="0"/>
                <w:numId w:val="4"/>
              </w:numPr>
              <w:tabs>
                <w:tab w:val="left" w:pos="577"/>
              </w:tabs>
              <w:spacing w:after="0" w:line="240" w:lineRule="auto"/>
              <w:ind w:left="577" w:hanging="567"/>
              <w:rPr>
                <w:color w:val="000000" w:themeColor="text1"/>
              </w:rPr>
            </w:pPr>
            <w:r w:rsidRPr="00235B91">
              <w:rPr>
                <w:color w:val="000000" w:themeColor="text1"/>
              </w:rPr>
              <w:t>Hopej M.: Struktury organizacyjne: podstawowe, współczesne i przyszłe rozwiązania strukturalne, Ossolineum, Wrocław 2004.</w:t>
            </w:r>
          </w:p>
          <w:p w:rsidR="00C5543F" w:rsidRPr="00235B91" w:rsidRDefault="00C5543F" w:rsidP="00C5543F">
            <w:pPr>
              <w:numPr>
                <w:ilvl w:val="0"/>
                <w:numId w:val="4"/>
              </w:numPr>
              <w:tabs>
                <w:tab w:val="left" w:pos="577"/>
              </w:tabs>
              <w:spacing w:after="0" w:line="240" w:lineRule="auto"/>
              <w:ind w:left="577" w:hanging="567"/>
              <w:rPr>
                <w:color w:val="000000" w:themeColor="text1"/>
              </w:rPr>
            </w:pPr>
            <w:r w:rsidRPr="00235B91">
              <w:rPr>
                <w:color w:val="000000" w:themeColor="text1"/>
              </w:rPr>
              <w:lastRenderedPageBreak/>
              <w:t xml:space="preserve">Hopej M., Kamiński R.: Struktury organizacyjne współczesnych organizacji, </w:t>
            </w:r>
            <w:r w:rsidRPr="00235B91">
              <w:rPr>
                <w:color w:val="000000" w:themeColor="text1"/>
              </w:rPr>
              <w:br/>
              <w:t>Oficyna Wyd. PWr., Wrocław 2010.</w:t>
            </w:r>
          </w:p>
          <w:p w:rsidR="00C5543F" w:rsidRPr="00235B91" w:rsidRDefault="00C5543F" w:rsidP="00C5543F">
            <w:pPr>
              <w:numPr>
                <w:ilvl w:val="0"/>
                <w:numId w:val="4"/>
              </w:numPr>
              <w:tabs>
                <w:tab w:val="left" w:pos="577"/>
              </w:tabs>
              <w:suppressAutoHyphens/>
              <w:spacing w:after="0" w:line="240" w:lineRule="auto"/>
              <w:ind w:left="577" w:hanging="567"/>
              <w:rPr>
                <w:color w:val="000000" w:themeColor="text1"/>
                <w:sz w:val="22"/>
                <w:szCs w:val="18"/>
              </w:rPr>
            </w:pPr>
            <w:proofErr w:type="spellStart"/>
            <w:r w:rsidRPr="00235B91">
              <w:rPr>
                <w:color w:val="000000" w:themeColor="text1"/>
                <w:sz w:val="22"/>
              </w:rPr>
              <w:t>Hatch</w:t>
            </w:r>
            <w:proofErr w:type="spellEnd"/>
            <w:r w:rsidRPr="00235B91">
              <w:rPr>
                <w:color w:val="000000" w:themeColor="text1"/>
                <w:sz w:val="22"/>
              </w:rPr>
              <w:t xml:space="preserve"> M.J.: Teoria organizacji, PWN, Warszawa 2002. </w:t>
            </w:r>
          </w:p>
          <w:p w:rsidR="00C5543F" w:rsidRPr="00235B91" w:rsidRDefault="00C5543F" w:rsidP="00C5543F">
            <w:pPr>
              <w:numPr>
                <w:ilvl w:val="0"/>
                <w:numId w:val="4"/>
              </w:numPr>
              <w:tabs>
                <w:tab w:val="left" w:pos="577"/>
              </w:tabs>
              <w:suppressAutoHyphens/>
              <w:spacing w:after="0" w:line="240" w:lineRule="auto"/>
              <w:ind w:left="577" w:hanging="567"/>
              <w:rPr>
                <w:color w:val="000000" w:themeColor="text1"/>
                <w:sz w:val="22"/>
                <w:szCs w:val="18"/>
              </w:rPr>
            </w:pPr>
            <w:r w:rsidRPr="00235B91">
              <w:rPr>
                <w:rStyle w:val="text"/>
                <w:color w:val="000000" w:themeColor="text1"/>
              </w:rPr>
              <w:t xml:space="preserve">Mikuła B., Pietruszka-Ortyl A., Potocki A. [red.]: Podstawy zarządzania przedsiębiorstwami w gospodarce opartej na wiedzy, </w:t>
            </w:r>
            <w:proofErr w:type="spellStart"/>
            <w:r w:rsidRPr="00235B91">
              <w:rPr>
                <w:rStyle w:val="text"/>
                <w:color w:val="000000" w:themeColor="text1"/>
              </w:rPr>
              <w:t>Difin</w:t>
            </w:r>
            <w:proofErr w:type="spellEnd"/>
            <w:r w:rsidRPr="00235B91">
              <w:rPr>
                <w:rStyle w:val="text"/>
                <w:color w:val="000000" w:themeColor="text1"/>
              </w:rPr>
              <w:t>, Warszawa 2007.</w:t>
            </w:r>
          </w:p>
          <w:p w:rsidR="00C5543F" w:rsidRPr="00235B91" w:rsidRDefault="00C5543F" w:rsidP="00C5543F">
            <w:pPr>
              <w:numPr>
                <w:ilvl w:val="0"/>
                <w:numId w:val="4"/>
              </w:numPr>
              <w:tabs>
                <w:tab w:val="left" w:pos="577"/>
              </w:tabs>
              <w:suppressAutoHyphens/>
              <w:spacing w:after="0" w:line="240" w:lineRule="auto"/>
              <w:ind w:left="577" w:hanging="567"/>
              <w:rPr>
                <w:color w:val="000000" w:themeColor="text1"/>
                <w:sz w:val="22"/>
                <w:szCs w:val="18"/>
              </w:rPr>
            </w:pPr>
            <w:r w:rsidRPr="00235B91">
              <w:rPr>
                <w:color w:val="000000" w:themeColor="text1"/>
                <w:sz w:val="22"/>
              </w:rPr>
              <w:t>Morgan G.: Obrazy organizacji, PWN, Warszawa 1997.</w:t>
            </w:r>
          </w:p>
          <w:p w:rsidR="00C5543F" w:rsidRPr="00235B91" w:rsidRDefault="00C5543F" w:rsidP="00C5543F">
            <w:pPr>
              <w:numPr>
                <w:ilvl w:val="0"/>
                <w:numId w:val="4"/>
              </w:numPr>
              <w:tabs>
                <w:tab w:val="left" w:pos="577"/>
              </w:tabs>
              <w:suppressAutoHyphens/>
              <w:spacing w:after="0" w:line="240" w:lineRule="auto"/>
              <w:ind w:left="577" w:hanging="567"/>
              <w:rPr>
                <w:color w:val="000000" w:themeColor="text1"/>
                <w:sz w:val="22"/>
                <w:szCs w:val="18"/>
              </w:rPr>
            </w:pPr>
            <w:proofErr w:type="spellStart"/>
            <w:r w:rsidRPr="00235B91">
              <w:rPr>
                <w:color w:val="000000" w:themeColor="text1"/>
                <w:sz w:val="22"/>
              </w:rPr>
              <w:t>Robbins</w:t>
            </w:r>
            <w:proofErr w:type="spellEnd"/>
            <w:r w:rsidRPr="00235B91">
              <w:rPr>
                <w:color w:val="000000" w:themeColor="text1"/>
                <w:sz w:val="22"/>
              </w:rPr>
              <w:t xml:space="preserve"> S.P., </w:t>
            </w:r>
            <w:proofErr w:type="spellStart"/>
            <w:r w:rsidRPr="00235B91">
              <w:rPr>
                <w:color w:val="000000" w:themeColor="text1"/>
                <w:sz w:val="22"/>
              </w:rPr>
              <w:t>DeCenzo</w:t>
            </w:r>
            <w:proofErr w:type="spellEnd"/>
            <w:r w:rsidRPr="00235B91">
              <w:rPr>
                <w:color w:val="000000" w:themeColor="text1"/>
                <w:sz w:val="22"/>
              </w:rPr>
              <w:t xml:space="preserve"> D.A.: Podstawy zarządzania, PWE, Warszawa 2002. </w:t>
            </w:r>
          </w:p>
          <w:p w:rsidR="00C5543F" w:rsidRPr="00235B91" w:rsidRDefault="00C5543F" w:rsidP="00C5543F">
            <w:pPr>
              <w:numPr>
                <w:ilvl w:val="0"/>
                <w:numId w:val="4"/>
              </w:numPr>
              <w:tabs>
                <w:tab w:val="left" w:pos="577"/>
              </w:tabs>
              <w:suppressAutoHyphens/>
              <w:spacing w:after="0" w:line="240" w:lineRule="auto"/>
              <w:ind w:left="577" w:hanging="567"/>
              <w:rPr>
                <w:color w:val="000000" w:themeColor="text1"/>
                <w:sz w:val="22"/>
                <w:szCs w:val="18"/>
              </w:rPr>
            </w:pPr>
            <w:proofErr w:type="spellStart"/>
            <w:r w:rsidRPr="00235B91">
              <w:rPr>
                <w:color w:val="000000" w:themeColor="text1"/>
              </w:rPr>
              <w:t>Schermerhorn</w:t>
            </w:r>
            <w:proofErr w:type="spellEnd"/>
            <w:r w:rsidRPr="00235B91">
              <w:rPr>
                <w:color w:val="000000" w:themeColor="text1"/>
              </w:rPr>
              <w:t xml:space="preserve"> J.R.: Zarządzanie, kluczowe koncepcje, PWE, 2008.</w:t>
            </w:r>
          </w:p>
          <w:p w:rsidR="008370E6" w:rsidRPr="00235B91" w:rsidRDefault="00C5543F" w:rsidP="00C5543F">
            <w:pPr>
              <w:numPr>
                <w:ilvl w:val="0"/>
                <w:numId w:val="4"/>
              </w:numPr>
              <w:tabs>
                <w:tab w:val="left" w:pos="577"/>
              </w:tabs>
              <w:suppressAutoHyphens/>
              <w:spacing w:after="0" w:line="240" w:lineRule="auto"/>
              <w:ind w:left="577" w:hanging="567"/>
              <w:rPr>
                <w:color w:val="000000" w:themeColor="text1"/>
                <w:sz w:val="22"/>
                <w:szCs w:val="18"/>
              </w:rPr>
            </w:pPr>
            <w:r w:rsidRPr="00235B91">
              <w:rPr>
                <w:color w:val="000000" w:themeColor="text1"/>
              </w:rPr>
              <w:t>Skalik J. [red.]: Projektowanie systemów zarządzania, Wyd. AE we Wrocławiu, Wrocław 1997.</w:t>
            </w:r>
          </w:p>
        </w:tc>
      </w:tr>
      <w:tr w:rsidR="00235B91" w:rsidRPr="0069769D" w:rsidTr="00CE3D3F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70E6" w:rsidRPr="00235B91" w:rsidRDefault="008370E6" w:rsidP="00CE3D3F">
            <w:pPr>
              <w:spacing w:after="0" w:line="210" w:lineRule="atLeast"/>
              <w:rPr>
                <w:color w:val="000000" w:themeColor="text1"/>
                <w:lang w:val="en-US" w:eastAsia="pl-PL"/>
              </w:rPr>
            </w:pPr>
            <w:r w:rsidRPr="00235B91">
              <w:rPr>
                <w:b/>
                <w:bCs/>
                <w:color w:val="000000" w:themeColor="text1"/>
                <w:lang w:val="en-US" w:eastAsia="pl-PL"/>
              </w:rPr>
              <w:lastRenderedPageBreak/>
              <w:t>SUBJECT SUPERVISOR (NAME AND SURNAME, E-MAIL ADDRESS)</w:t>
            </w:r>
          </w:p>
        </w:tc>
      </w:tr>
      <w:tr w:rsidR="00235B91" w:rsidRPr="0069769D" w:rsidTr="00E43ED2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69D" w:rsidRPr="00235B91" w:rsidRDefault="006F57AA" w:rsidP="0069769D">
            <w:pPr>
              <w:snapToGrid w:val="0"/>
              <w:rPr>
                <w:bCs/>
                <w:color w:val="000000" w:themeColor="text1"/>
                <w:sz w:val="22"/>
                <w:lang w:val="en-US"/>
              </w:rPr>
            </w:pPr>
            <w:r w:rsidRPr="00235B91">
              <w:rPr>
                <w:bCs/>
                <w:color w:val="000000" w:themeColor="text1"/>
                <w:sz w:val="22"/>
                <w:lang w:val="en-US"/>
              </w:rPr>
              <w:t xml:space="preserve">Marian </w:t>
            </w:r>
            <w:proofErr w:type="spellStart"/>
            <w:r w:rsidRPr="00235B91">
              <w:rPr>
                <w:bCs/>
                <w:color w:val="000000" w:themeColor="text1"/>
                <w:sz w:val="22"/>
                <w:lang w:val="en-US"/>
              </w:rPr>
              <w:t>Hopej</w:t>
            </w:r>
            <w:proofErr w:type="spellEnd"/>
            <w:r w:rsidRPr="00235B91">
              <w:rPr>
                <w:bCs/>
                <w:color w:val="000000" w:themeColor="text1"/>
                <w:sz w:val="22"/>
                <w:lang w:val="en-US"/>
              </w:rPr>
              <w:t xml:space="preserve">; </w:t>
            </w:r>
            <w:hyperlink r:id="rId6" w:history="1">
              <w:r w:rsidR="0069769D" w:rsidRPr="007E2063">
                <w:rPr>
                  <w:rStyle w:val="Hipercze"/>
                  <w:bCs/>
                  <w:sz w:val="22"/>
                  <w:lang w:val="en-US"/>
                </w:rPr>
                <w:t>marian.hopej@pwr.wroc.pl</w:t>
              </w:r>
            </w:hyperlink>
          </w:p>
        </w:tc>
      </w:tr>
    </w:tbl>
    <w:p w:rsidR="008370E6" w:rsidRPr="00235B91" w:rsidRDefault="008370E6" w:rsidP="00551CD3">
      <w:pPr>
        <w:spacing w:after="0" w:line="240" w:lineRule="auto"/>
        <w:rPr>
          <w:color w:val="000000" w:themeColor="text1"/>
          <w:lang w:val="en-US" w:eastAsia="pl-PL"/>
        </w:rPr>
      </w:pPr>
    </w:p>
    <w:sectPr w:rsidR="008370E6" w:rsidRPr="00235B91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C35112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1150942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057E60"/>
    <w:rsid w:val="000C73CA"/>
    <w:rsid w:val="00100B1A"/>
    <w:rsid w:val="0010220F"/>
    <w:rsid w:val="001503EC"/>
    <w:rsid w:val="001943A8"/>
    <w:rsid w:val="00203146"/>
    <w:rsid w:val="002302A0"/>
    <w:rsid w:val="00235B91"/>
    <w:rsid w:val="002A2F44"/>
    <w:rsid w:val="00320BA8"/>
    <w:rsid w:val="00344155"/>
    <w:rsid w:val="003C755D"/>
    <w:rsid w:val="0048390D"/>
    <w:rsid w:val="00493A10"/>
    <w:rsid w:val="004E63F8"/>
    <w:rsid w:val="00551CD3"/>
    <w:rsid w:val="00593024"/>
    <w:rsid w:val="0069769D"/>
    <w:rsid w:val="006C7D9F"/>
    <w:rsid w:val="006F57AA"/>
    <w:rsid w:val="00710407"/>
    <w:rsid w:val="0071308B"/>
    <w:rsid w:val="00745ED5"/>
    <w:rsid w:val="00776DB2"/>
    <w:rsid w:val="007E15D6"/>
    <w:rsid w:val="008370E6"/>
    <w:rsid w:val="00870D9F"/>
    <w:rsid w:val="008736CF"/>
    <w:rsid w:val="008E3403"/>
    <w:rsid w:val="0091299E"/>
    <w:rsid w:val="009463CD"/>
    <w:rsid w:val="00981016"/>
    <w:rsid w:val="009B75D3"/>
    <w:rsid w:val="009D6693"/>
    <w:rsid w:val="00A73652"/>
    <w:rsid w:val="00AA13D5"/>
    <w:rsid w:val="00B119DA"/>
    <w:rsid w:val="00B31641"/>
    <w:rsid w:val="00BB258C"/>
    <w:rsid w:val="00BD40C9"/>
    <w:rsid w:val="00C4419B"/>
    <w:rsid w:val="00C5543F"/>
    <w:rsid w:val="00CC3291"/>
    <w:rsid w:val="00CD3711"/>
    <w:rsid w:val="00D84EB9"/>
    <w:rsid w:val="00D92E56"/>
    <w:rsid w:val="00DB2494"/>
    <w:rsid w:val="00DB5CB4"/>
    <w:rsid w:val="00E01845"/>
    <w:rsid w:val="00E03EF6"/>
    <w:rsid w:val="00E10BF8"/>
    <w:rsid w:val="00E47F2F"/>
    <w:rsid w:val="00E907CB"/>
    <w:rsid w:val="00E9394F"/>
    <w:rsid w:val="00EB2416"/>
    <w:rsid w:val="00F1743F"/>
    <w:rsid w:val="00FE3AD9"/>
    <w:rsid w:val="00FF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eastAsia="en-US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unhideWhenUsed/>
    <w:qFormat/>
    <w:locked/>
    <w:rsid w:val="001943A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551CD3"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551CD3"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551CD3"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551CD3"/>
    <w:rPr>
      <w:rFonts w:eastAsia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uiPriority w:val="99"/>
    <w:rsid w:val="00551CD3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uiPriority w:val="99"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basedOn w:val="Domylnaczcionkaakapitu"/>
    <w:uiPriority w:val="99"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uiPriority w:val="99"/>
    <w:rsid w:val="00551CD3"/>
    <w:rPr>
      <w:rFonts w:ascii="Times New Roman" w:hAnsi="Times New Roman" w:cs="Times New Roman"/>
      <w:b/>
      <w:bCs/>
      <w:sz w:val="18"/>
      <w:szCs w:val="18"/>
    </w:rPr>
  </w:style>
  <w:style w:type="character" w:customStyle="1" w:styleId="hps">
    <w:name w:val="hps"/>
    <w:rsid w:val="00FF6967"/>
  </w:style>
  <w:style w:type="character" w:customStyle="1" w:styleId="result-single">
    <w:name w:val="result-single"/>
    <w:rsid w:val="00FF6967"/>
  </w:style>
  <w:style w:type="character" w:styleId="Pogrubienie">
    <w:name w:val="Strong"/>
    <w:uiPriority w:val="22"/>
    <w:qFormat/>
    <w:locked/>
    <w:rsid w:val="00FF6967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8370E6"/>
    <w:pPr>
      <w:spacing w:after="0" w:line="240" w:lineRule="auto"/>
    </w:pPr>
    <w:rPr>
      <w:rFonts w:ascii="Calibri" w:hAnsi="Calibri"/>
      <w:sz w:val="22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370E6"/>
    <w:rPr>
      <w:rFonts w:ascii="Calibri" w:hAnsi="Calibri"/>
      <w:szCs w:val="21"/>
      <w:lang w:eastAsia="en-US"/>
    </w:rPr>
  </w:style>
  <w:style w:type="paragraph" w:styleId="Akapitzlist">
    <w:name w:val="List Paragraph"/>
    <w:basedOn w:val="Normalny"/>
    <w:uiPriority w:val="34"/>
    <w:qFormat/>
    <w:rsid w:val="008370E6"/>
    <w:pPr>
      <w:spacing w:after="0" w:line="240" w:lineRule="auto"/>
      <w:ind w:left="720"/>
    </w:pPr>
    <w:rPr>
      <w:lang w:eastAsia="pl-PL"/>
    </w:rPr>
  </w:style>
  <w:style w:type="character" w:styleId="Hipercze">
    <w:name w:val="Hyperlink"/>
    <w:basedOn w:val="Domylnaczcionkaakapitu"/>
    <w:uiPriority w:val="99"/>
    <w:unhideWhenUsed/>
    <w:rsid w:val="00B119DA"/>
    <w:rPr>
      <w:color w:val="0000FF" w:themeColor="hyperlink"/>
      <w:u w:val="single"/>
    </w:rPr>
  </w:style>
  <w:style w:type="character" w:customStyle="1" w:styleId="result-point">
    <w:name w:val="result-point"/>
    <w:basedOn w:val="Domylnaczcionkaakapitu"/>
    <w:rsid w:val="00B119DA"/>
  </w:style>
  <w:style w:type="character" w:customStyle="1" w:styleId="text">
    <w:name w:val="text"/>
    <w:rsid w:val="00C5543F"/>
  </w:style>
  <w:style w:type="paragraph" w:customStyle="1" w:styleId="tresc2l">
    <w:name w:val="tresc2l"/>
    <w:basedOn w:val="Normalny"/>
    <w:rsid w:val="006F57AA"/>
    <w:pPr>
      <w:spacing w:before="100" w:beforeAutospacing="1" w:after="100" w:afterAutospacing="1" w:line="240" w:lineRule="auto"/>
    </w:pPr>
    <w:rPr>
      <w:rFonts w:eastAsia="Times New Roman"/>
      <w:lang w:eastAsia="pl-PL"/>
    </w:rPr>
  </w:style>
  <w:style w:type="character" w:customStyle="1" w:styleId="Nagwek6Znak">
    <w:name w:val="Nagłówek 6 Znak"/>
    <w:basedOn w:val="Domylnaczcionkaakapitu"/>
    <w:link w:val="Nagwek6"/>
    <w:rsid w:val="001943A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eastAsia="en-US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unhideWhenUsed/>
    <w:qFormat/>
    <w:locked/>
    <w:rsid w:val="001943A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551CD3"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551CD3"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551CD3"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551CD3"/>
    <w:rPr>
      <w:rFonts w:eastAsia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uiPriority w:val="99"/>
    <w:rsid w:val="00551CD3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uiPriority w:val="99"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basedOn w:val="Domylnaczcionkaakapitu"/>
    <w:uiPriority w:val="99"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uiPriority w:val="99"/>
    <w:rsid w:val="00551CD3"/>
    <w:rPr>
      <w:rFonts w:ascii="Times New Roman" w:hAnsi="Times New Roman" w:cs="Times New Roman"/>
      <w:b/>
      <w:bCs/>
      <w:sz w:val="18"/>
      <w:szCs w:val="18"/>
    </w:rPr>
  </w:style>
  <w:style w:type="character" w:customStyle="1" w:styleId="hps">
    <w:name w:val="hps"/>
    <w:rsid w:val="00FF6967"/>
  </w:style>
  <w:style w:type="character" w:customStyle="1" w:styleId="result-single">
    <w:name w:val="result-single"/>
    <w:rsid w:val="00FF6967"/>
  </w:style>
  <w:style w:type="character" w:styleId="Pogrubienie">
    <w:name w:val="Strong"/>
    <w:uiPriority w:val="22"/>
    <w:qFormat/>
    <w:locked/>
    <w:rsid w:val="00FF6967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8370E6"/>
    <w:pPr>
      <w:spacing w:after="0" w:line="240" w:lineRule="auto"/>
    </w:pPr>
    <w:rPr>
      <w:rFonts w:ascii="Calibri" w:hAnsi="Calibri"/>
      <w:sz w:val="22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370E6"/>
    <w:rPr>
      <w:rFonts w:ascii="Calibri" w:hAnsi="Calibri"/>
      <w:szCs w:val="21"/>
      <w:lang w:eastAsia="en-US"/>
    </w:rPr>
  </w:style>
  <w:style w:type="paragraph" w:styleId="Akapitzlist">
    <w:name w:val="List Paragraph"/>
    <w:basedOn w:val="Normalny"/>
    <w:uiPriority w:val="34"/>
    <w:qFormat/>
    <w:rsid w:val="008370E6"/>
    <w:pPr>
      <w:spacing w:after="0" w:line="240" w:lineRule="auto"/>
      <w:ind w:left="720"/>
    </w:pPr>
    <w:rPr>
      <w:lang w:eastAsia="pl-PL"/>
    </w:rPr>
  </w:style>
  <w:style w:type="character" w:styleId="Hipercze">
    <w:name w:val="Hyperlink"/>
    <w:basedOn w:val="Domylnaczcionkaakapitu"/>
    <w:uiPriority w:val="99"/>
    <w:unhideWhenUsed/>
    <w:rsid w:val="00B119DA"/>
    <w:rPr>
      <w:color w:val="0000FF" w:themeColor="hyperlink"/>
      <w:u w:val="single"/>
    </w:rPr>
  </w:style>
  <w:style w:type="character" w:customStyle="1" w:styleId="result-point">
    <w:name w:val="result-point"/>
    <w:basedOn w:val="Domylnaczcionkaakapitu"/>
    <w:rsid w:val="00B119DA"/>
  </w:style>
  <w:style w:type="character" w:customStyle="1" w:styleId="text">
    <w:name w:val="text"/>
    <w:rsid w:val="00C5543F"/>
  </w:style>
  <w:style w:type="paragraph" w:customStyle="1" w:styleId="tresc2l">
    <w:name w:val="tresc2l"/>
    <w:basedOn w:val="Normalny"/>
    <w:rsid w:val="006F57AA"/>
    <w:pPr>
      <w:spacing w:before="100" w:beforeAutospacing="1" w:after="100" w:afterAutospacing="1" w:line="240" w:lineRule="auto"/>
    </w:pPr>
    <w:rPr>
      <w:rFonts w:eastAsia="Times New Roman"/>
      <w:lang w:eastAsia="pl-PL"/>
    </w:rPr>
  </w:style>
  <w:style w:type="character" w:customStyle="1" w:styleId="Nagwek6Znak">
    <w:name w:val="Nagłówek 6 Znak"/>
    <w:basedOn w:val="Domylnaczcionkaakapitu"/>
    <w:link w:val="Nagwek6"/>
    <w:rsid w:val="001943A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743597"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rian.hopej@pwr.wroc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810C2EC8</Template>
  <TotalTime>1470</TotalTime>
  <Pages>4</Pages>
  <Words>973</Words>
  <Characters>5869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Microsoft</Company>
  <LinksUpToDate>false</LinksUpToDate>
  <CharactersWithSpaces>6829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creator>Hanna Helman</dc:creator>
  <cp:lastModifiedBy>Iwona Obiedzińska</cp:lastModifiedBy>
  <cp:revision>5</cp:revision>
  <dcterms:created xsi:type="dcterms:W3CDTF">2020-04-22T07:13:00Z</dcterms:created>
  <dcterms:modified xsi:type="dcterms:W3CDTF">2020-04-29T13:29:00Z</dcterms:modified>
</cp:coreProperties>
</file>