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86A54" w:rsidRPr="00237C0B" w:rsidRDefault="00586A54" w:rsidP="00586A54">
      <w:pPr>
        <w:jc w:val="right"/>
      </w:pPr>
      <w:r w:rsidRPr="00237C0B">
        <w:t>Zał. nr 5 do ZW 13/2019</w:t>
      </w:r>
    </w:p>
    <w:p w:rsidR="00592BDA" w:rsidRPr="00237C0B" w:rsidRDefault="00592BDA" w:rsidP="001A3434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37C0B" w:rsidRPr="00237C0B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237C0B" w:rsidRDefault="0079384F" w:rsidP="00041381">
            <w:pPr>
              <w:rPr>
                <w:b/>
              </w:rPr>
            </w:pPr>
            <w:r w:rsidRPr="00237C0B">
              <w:rPr>
                <w:b/>
              </w:rPr>
              <w:t>WYDZIAŁ INFORMATYKI I ZARZĄDZANIA</w:t>
            </w:r>
          </w:p>
          <w:p w:rsidR="001A3434" w:rsidRPr="00237C0B" w:rsidRDefault="001A3434" w:rsidP="00041381">
            <w:pPr>
              <w:rPr>
                <w:b/>
              </w:rPr>
            </w:pPr>
          </w:p>
          <w:p w:rsidR="00041381" w:rsidRPr="00237C0B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237C0B">
              <w:t>KARTA PRZEDMIOTU</w:t>
            </w:r>
          </w:p>
          <w:p w:rsidR="00A73274" w:rsidRPr="00237C0B" w:rsidRDefault="005C16CA" w:rsidP="0079384F">
            <w:pPr>
              <w:pStyle w:val="Nagwek2"/>
            </w:pPr>
            <w:r w:rsidRPr="00237C0B">
              <w:t xml:space="preserve">Nazwa </w:t>
            </w:r>
            <w:r w:rsidR="0009619E">
              <w:t xml:space="preserve">przedmiotu </w:t>
            </w:r>
            <w:r w:rsidRPr="00237C0B">
              <w:t xml:space="preserve">w języku polskim </w:t>
            </w:r>
            <w:r w:rsidR="00E94543" w:rsidRPr="00237C0B">
              <w:t xml:space="preserve">Podstawy </w:t>
            </w:r>
            <w:r w:rsidR="0091318D">
              <w:t>analizy i modelowanie</w:t>
            </w:r>
            <w:r w:rsidR="00E94543" w:rsidRPr="00237C0B">
              <w:t xml:space="preserve"> SIZ</w:t>
            </w:r>
          </w:p>
          <w:p w:rsidR="005C16CA" w:rsidRPr="0009619E" w:rsidRDefault="005C16CA" w:rsidP="005C16CA">
            <w:pPr>
              <w:pStyle w:val="Nagwek2"/>
            </w:pPr>
            <w:r w:rsidRPr="0009619E">
              <w:t xml:space="preserve">Nazwa </w:t>
            </w:r>
            <w:r w:rsidR="0009619E" w:rsidRPr="0009619E">
              <w:t xml:space="preserve">przedmiotu </w:t>
            </w:r>
            <w:r w:rsidRPr="0009619E">
              <w:t xml:space="preserve">w języku angielskim </w:t>
            </w:r>
            <w:r w:rsidR="00E94543" w:rsidRPr="0009619E">
              <w:t xml:space="preserve">Basics of </w:t>
            </w:r>
            <w:r w:rsidR="0091318D" w:rsidRPr="0009619E">
              <w:t xml:space="preserve">MIS </w:t>
            </w:r>
            <w:proofErr w:type="spellStart"/>
            <w:r w:rsidR="00E94543" w:rsidRPr="0009619E">
              <w:t>analysis</w:t>
            </w:r>
            <w:proofErr w:type="spellEnd"/>
            <w:r w:rsidR="0091318D" w:rsidRPr="0009619E">
              <w:t xml:space="preserve"> and modeling</w:t>
            </w:r>
            <w:r w:rsidR="00E94543" w:rsidRPr="0009619E">
              <w:t xml:space="preserve"> </w:t>
            </w:r>
          </w:p>
          <w:p w:rsidR="002C4A38" w:rsidRPr="00237C0B" w:rsidRDefault="00D552A5">
            <w:pPr>
              <w:pStyle w:val="Nagwek2"/>
            </w:pPr>
            <w:r w:rsidRPr="00237C0B">
              <w:t>Kierunek studiów</w:t>
            </w:r>
            <w:r w:rsidR="002C4A38" w:rsidRPr="00237C0B">
              <w:t xml:space="preserve"> (jeśli dotyczy): </w:t>
            </w:r>
            <w:r w:rsidR="00F452C5" w:rsidRPr="00237C0B">
              <w:t>Zarządzani</w:t>
            </w:r>
            <w:r w:rsidR="0079384F" w:rsidRPr="00237C0B">
              <w:t>e</w:t>
            </w:r>
          </w:p>
          <w:p w:rsidR="00D552A5" w:rsidRPr="00237C0B" w:rsidRDefault="009E431C" w:rsidP="0079384F">
            <w:pPr>
              <w:pStyle w:val="Nagwek2"/>
            </w:pPr>
            <w:r w:rsidRPr="00237C0B">
              <w:t>Specjalność</w:t>
            </w:r>
            <w:r w:rsidR="002C4A38" w:rsidRPr="00237C0B">
              <w:t xml:space="preserve"> (jeśli dotyczy)</w:t>
            </w:r>
            <w:r w:rsidRPr="00237C0B">
              <w:t xml:space="preserve">: </w:t>
            </w:r>
            <w:r w:rsidR="0079384F" w:rsidRPr="00237C0B">
              <w:t>Zarządzanie Przedsiębiorstwem (ZP)</w:t>
            </w:r>
          </w:p>
          <w:p w:rsidR="00D552A5" w:rsidRPr="00237C0B" w:rsidRDefault="001A3434">
            <w:pPr>
              <w:rPr>
                <w:b/>
                <w:bCs/>
              </w:rPr>
            </w:pPr>
            <w:r w:rsidRPr="00237C0B">
              <w:rPr>
                <w:b/>
                <w:bCs/>
              </w:rPr>
              <w:t>Poziom i forma</w:t>
            </w:r>
            <w:r w:rsidR="00D552A5" w:rsidRPr="00237C0B">
              <w:rPr>
                <w:b/>
                <w:bCs/>
              </w:rPr>
              <w:t xml:space="preserve"> studiów:</w:t>
            </w:r>
            <w:r w:rsidR="00D552A5" w:rsidRPr="00237C0B">
              <w:rPr>
                <w:b/>
                <w:bCs/>
              </w:rPr>
              <w:tab/>
              <w:t>I stopień, stacjonarn</w:t>
            </w:r>
            <w:r w:rsidR="002C4A38" w:rsidRPr="00237C0B">
              <w:rPr>
                <w:b/>
                <w:bCs/>
              </w:rPr>
              <w:t>a</w:t>
            </w:r>
          </w:p>
          <w:p w:rsidR="00D552A5" w:rsidRPr="00237C0B" w:rsidRDefault="00D552A5">
            <w:pPr>
              <w:rPr>
                <w:b/>
                <w:bCs/>
                <w:shd w:val="clear" w:color="auto" w:fill="FFFF00"/>
              </w:rPr>
            </w:pPr>
            <w:r w:rsidRPr="00237C0B">
              <w:rPr>
                <w:b/>
                <w:bCs/>
              </w:rPr>
              <w:t>Rodzaj przedmiotu:</w:t>
            </w:r>
            <w:r w:rsidRPr="00237C0B">
              <w:rPr>
                <w:b/>
                <w:bCs/>
              </w:rPr>
              <w:tab/>
            </w:r>
            <w:r w:rsidRPr="00237C0B">
              <w:rPr>
                <w:b/>
                <w:bCs/>
              </w:rPr>
              <w:tab/>
            </w:r>
            <w:r w:rsidR="0079384F" w:rsidRPr="00237C0B">
              <w:rPr>
                <w:b/>
                <w:bCs/>
              </w:rPr>
              <w:t>wybieralny</w:t>
            </w:r>
          </w:p>
          <w:p w:rsidR="00D552A5" w:rsidRPr="00237C0B" w:rsidRDefault="00D552A5">
            <w:pPr>
              <w:rPr>
                <w:b/>
                <w:bCs/>
                <w:shd w:val="clear" w:color="auto" w:fill="FFFF00"/>
              </w:rPr>
            </w:pPr>
            <w:r w:rsidRPr="00237C0B">
              <w:rPr>
                <w:b/>
                <w:bCs/>
              </w:rPr>
              <w:t>Kod przedmiotu</w:t>
            </w:r>
            <w:r w:rsidRPr="00237C0B">
              <w:rPr>
                <w:b/>
                <w:bCs/>
              </w:rPr>
              <w:tab/>
            </w:r>
            <w:r w:rsidRPr="00237C0B">
              <w:rPr>
                <w:b/>
                <w:bCs/>
              </w:rPr>
              <w:tab/>
            </w:r>
            <w:r w:rsidR="001A3434" w:rsidRPr="00237C0B">
              <w:rPr>
                <w:b/>
                <w:bCs/>
              </w:rPr>
              <w:t>IEZ1232</w:t>
            </w:r>
          </w:p>
          <w:p w:rsidR="009A3831" w:rsidRPr="00237C0B" w:rsidRDefault="00874AAA" w:rsidP="0009619E">
            <w:pPr>
              <w:rPr>
                <w:b/>
                <w:bCs/>
              </w:rPr>
            </w:pPr>
            <w:r w:rsidRPr="00237C0B">
              <w:rPr>
                <w:b/>
                <w:bCs/>
              </w:rPr>
              <w:t>Grupa kursów                      NIE</w:t>
            </w:r>
          </w:p>
        </w:tc>
      </w:tr>
    </w:tbl>
    <w:p w:rsidR="005C16CA" w:rsidRPr="00237C0B" w:rsidRDefault="005C16C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9"/>
        <w:gridCol w:w="1038"/>
        <w:gridCol w:w="1145"/>
        <w:gridCol w:w="1426"/>
        <w:gridCol w:w="1021"/>
        <w:gridCol w:w="1292"/>
      </w:tblGrid>
      <w:tr w:rsidR="00237C0B" w:rsidRPr="00237C0B" w:rsidTr="0079384F">
        <w:tc>
          <w:tcPr>
            <w:tcW w:w="3289" w:type="dxa"/>
          </w:tcPr>
          <w:p w:rsidR="0096719C" w:rsidRPr="00237C0B" w:rsidRDefault="0096719C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</w:tcPr>
          <w:p w:rsidR="0096719C" w:rsidRPr="00237C0B" w:rsidRDefault="0096719C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Wykład</w:t>
            </w:r>
          </w:p>
        </w:tc>
        <w:tc>
          <w:tcPr>
            <w:tcW w:w="1145" w:type="dxa"/>
          </w:tcPr>
          <w:p w:rsidR="0096719C" w:rsidRPr="00237C0B" w:rsidRDefault="0096719C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237C0B" w:rsidRDefault="0096719C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Laboratorium</w:t>
            </w:r>
          </w:p>
        </w:tc>
        <w:tc>
          <w:tcPr>
            <w:tcW w:w="1021" w:type="dxa"/>
          </w:tcPr>
          <w:p w:rsidR="0096719C" w:rsidRPr="00237C0B" w:rsidRDefault="0096719C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:rsidR="0096719C" w:rsidRPr="00237C0B" w:rsidRDefault="0096719C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Seminarium</w:t>
            </w:r>
          </w:p>
        </w:tc>
      </w:tr>
      <w:tr w:rsidR="00237C0B" w:rsidRPr="00237C0B" w:rsidTr="0079384F">
        <w:tc>
          <w:tcPr>
            <w:tcW w:w="3289" w:type="dxa"/>
          </w:tcPr>
          <w:p w:rsidR="0079384F" w:rsidRPr="00237C0B" w:rsidRDefault="0079384F" w:rsidP="000F795F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038" w:type="dxa"/>
            <w:vAlign w:val="center"/>
          </w:tcPr>
          <w:p w:rsidR="0079384F" w:rsidRPr="00237C0B" w:rsidRDefault="001A3434" w:rsidP="007D0ED4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145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237C0B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30</w:t>
            </w:r>
            <w:bookmarkStart w:id="0" w:name="_GoBack"/>
            <w:bookmarkEnd w:id="0"/>
          </w:p>
        </w:tc>
        <w:tc>
          <w:tcPr>
            <w:tcW w:w="1021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37C0B" w:rsidRPr="00237C0B" w:rsidTr="0079384F">
        <w:tc>
          <w:tcPr>
            <w:tcW w:w="3289" w:type="dxa"/>
          </w:tcPr>
          <w:p w:rsidR="0079384F" w:rsidRPr="00237C0B" w:rsidRDefault="0079384F" w:rsidP="000F795F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038" w:type="dxa"/>
            <w:vAlign w:val="center"/>
          </w:tcPr>
          <w:p w:rsidR="0079384F" w:rsidRPr="00237C0B" w:rsidRDefault="001A3434" w:rsidP="007D0ED4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3</w:t>
            </w:r>
            <w:r w:rsidR="0079384F" w:rsidRPr="00237C0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145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237C0B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021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37C0B" w:rsidRPr="00237C0B" w:rsidTr="0079384F">
        <w:tc>
          <w:tcPr>
            <w:tcW w:w="3289" w:type="dxa"/>
          </w:tcPr>
          <w:p w:rsidR="0079384F" w:rsidRPr="00237C0B" w:rsidRDefault="0079384F" w:rsidP="000F795F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Forma zaliczenia</w:t>
            </w:r>
          </w:p>
        </w:tc>
        <w:tc>
          <w:tcPr>
            <w:tcW w:w="1038" w:type="dxa"/>
            <w:vAlign w:val="center"/>
          </w:tcPr>
          <w:p w:rsidR="0079384F" w:rsidRPr="00237C0B" w:rsidRDefault="0079384F" w:rsidP="007D0ED4">
            <w:pPr>
              <w:jc w:val="center"/>
              <w:rPr>
                <w:b/>
                <w:sz w:val="20"/>
                <w:szCs w:val="20"/>
              </w:rPr>
            </w:pPr>
            <w:r w:rsidRPr="00237C0B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145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79384F" w:rsidRPr="00237C0B" w:rsidRDefault="0079384F" w:rsidP="0004763A">
            <w:pPr>
              <w:jc w:val="center"/>
              <w:rPr>
                <w:b/>
                <w:sz w:val="20"/>
                <w:szCs w:val="20"/>
              </w:rPr>
            </w:pPr>
            <w:r w:rsidRPr="00237C0B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021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0"/>
                <w:szCs w:val="20"/>
              </w:rPr>
            </w:pPr>
          </w:p>
        </w:tc>
      </w:tr>
      <w:tr w:rsidR="00237C0B" w:rsidRPr="00237C0B" w:rsidTr="0079384F">
        <w:tc>
          <w:tcPr>
            <w:tcW w:w="3289" w:type="dxa"/>
          </w:tcPr>
          <w:p w:rsidR="0079384F" w:rsidRPr="00237C0B" w:rsidRDefault="0079384F" w:rsidP="000F795F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038" w:type="dxa"/>
            <w:vAlign w:val="center"/>
          </w:tcPr>
          <w:p w:rsidR="0079384F" w:rsidRPr="00237C0B" w:rsidRDefault="0079384F" w:rsidP="007D0E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237C0B" w:rsidRDefault="0079384F" w:rsidP="000476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37C0B" w:rsidRPr="00237C0B" w:rsidTr="0079384F">
        <w:tc>
          <w:tcPr>
            <w:tcW w:w="3289" w:type="dxa"/>
          </w:tcPr>
          <w:p w:rsidR="0079384F" w:rsidRPr="00237C0B" w:rsidRDefault="0079384F" w:rsidP="000F795F">
            <w:pPr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Liczba punktów ECTS</w:t>
            </w:r>
          </w:p>
        </w:tc>
        <w:tc>
          <w:tcPr>
            <w:tcW w:w="1038" w:type="dxa"/>
            <w:vAlign w:val="center"/>
          </w:tcPr>
          <w:p w:rsidR="0079384F" w:rsidRPr="00237C0B" w:rsidRDefault="001A3434" w:rsidP="007D0ED4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45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237C0B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37C0B" w:rsidRPr="00237C0B" w:rsidTr="0079384F">
        <w:tc>
          <w:tcPr>
            <w:tcW w:w="3289" w:type="dxa"/>
          </w:tcPr>
          <w:p w:rsidR="0079384F" w:rsidRPr="00237C0B" w:rsidRDefault="0079384F" w:rsidP="000F795F">
            <w:pPr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038" w:type="dxa"/>
            <w:vAlign w:val="center"/>
          </w:tcPr>
          <w:p w:rsidR="0079384F" w:rsidRPr="00237C0B" w:rsidRDefault="0079384F" w:rsidP="007D0ED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237C0B" w:rsidRDefault="0009619E" w:rsidP="000476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  <w:tr w:rsidR="00237C0B" w:rsidRPr="00237C0B" w:rsidTr="0079384F">
        <w:tc>
          <w:tcPr>
            <w:tcW w:w="3289" w:type="dxa"/>
          </w:tcPr>
          <w:p w:rsidR="0079384F" w:rsidRPr="00237C0B" w:rsidRDefault="0079384F" w:rsidP="000F795F">
            <w:pPr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038" w:type="dxa"/>
            <w:vAlign w:val="center"/>
          </w:tcPr>
          <w:p w:rsidR="0079384F" w:rsidRPr="00237C0B" w:rsidRDefault="001A3434" w:rsidP="007D0ED4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1145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237C0B" w:rsidRDefault="0079384F" w:rsidP="0004763A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1</w:t>
            </w:r>
            <w:r w:rsidR="0009619E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021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237C0B" w:rsidRDefault="0079384F" w:rsidP="007D0ED4">
            <w:pPr>
              <w:jc w:val="center"/>
              <w:rPr>
                <w:sz w:val="22"/>
                <w:szCs w:val="22"/>
              </w:rPr>
            </w:pPr>
          </w:p>
        </w:tc>
      </w:tr>
    </w:tbl>
    <w:p w:rsidR="003C37E7" w:rsidRPr="00237C0B" w:rsidRDefault="003C37E7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37C0B" w:rsidRPr="00237C0B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237C0B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237C0B">
              <w:rPr>
                <w:b/>
                <w:bCs/>
                <w:sz w:val="22"/>
              </w:rPr>
              <w:t>WYMAGANIA WST</w:t>
            </w:r>
            <w:r w:rsidR="003F183E" w:rsidRPr="00237C0B">
              <w:rPr>
                <w:b/>
                <w:bCs/>
                <w:sz w:val="22"/>
              </w:rPr>
              <w:t>Ę</w:t>
            </w:r>
            <w:r w:rsidRPr="00237C0B">
              <w:rPr>
                <w:b/>
                <w:bCs/>
                <w:sz w:val="22"/>
              </w:rPr>
              <w:t>PNE W ZAKRESIE WIEDZY, UMIEJĘTNOŚCI I KOMPETENCJI</w:t>
            </w:r>
            <w:r w:rsidR="0009619E">
              <w:rPr>
                <w:b/>
                <w:bCs/>
                <w:sz w:val="22"/>
              </w:rPr>
              <w:t xml:space="preserve"> SPOŁECZNYCH</w:t>
            </w:r>
          </w:p>
          <w:p w:rsidR="00280C2B" w:rsidRPr="00237C0B" w:rsidRDefault="00280C2B" w:rsidP="00280C2B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237C0B">
              <w:t>Zna ogólnie pojęcia i zastosowanie technologii informacyjnych w zarzadzaniu. Zna powszechnie stosowane narzędzia programowe pracy biurowej i ich zastosowanie w zarządzaniu.</w:t>
            </w:r>
          </w:p>
          <w:p w:rsidR="00280C2B" w:rsidRPr="00237C0B" w:rsidRDefault="00280C2B" w:rsidP="00280C2B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237C0B">
              <w:t>Zna podstawy budowy prostych narzędzi programowych do rozwiązywania problemów zarządzania.</w:t>
            </w:r>
          </w:p>
          <w:p w:rsidR="00280C2B" w:rsidRPr="00237C0B" w:rsidRDefault="00280C2B" w:rsidP="00327BAD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</w:pPr>
            <w:r w:rsidRPr="00237C0B">
              <w:t>Potrafi budować proste narzędzia programowe do rozwiązywania problemów zarządzania.</w:t>
            </w:r>
          </w:p>
        </w:tc>
      </w:tr>
    </w:tbl>
    <w:p w:rsidR="009E23F5" w:rsidRPr="00237C0B" w:rsidRDefault="005C16CA">
      <w:r w:rsidRPr="00237C0B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237C0B" w:rsidRPr="00237C0B" w:rsidTr="001A43C0">
        <w:tc>
          <w:tcPr>
            <w:tcW w:w="9210" w:type="dxa"/>
          </w:tcPr>
          <w:p w:rsidR="009E23F5" w:rsidRPr="00237C0B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CELE PRZEDMIOTU</w:t>
            </w:r>
          </w:p>
          <w:p w:rsidR="00280C2B" w:rsidRPr="00237C0B" w:rsidRDefault="00280C2B" w:rsidP="00280C2B">
            <w:r w:rsidRPr="00237C0B">
              <w:t>C1. Przyswojenie wiedzy o problemach, metodach i narzędziach modelowania i anali</w:t>
            </w:r>
            <w:r w:rsidR="00954908" w:rsidRPr="00237C0B">
              <w:t>zy systemów informacyjnych zarzą</w:t>
            </w:r>
            <w:r w:rsidRPr="00237C0B">
              <w:t>dzania i identyfikacji wymagań informacyjnych do tych systemów.</w:t>
            </w:r>
          </w:p>
          <w:p w:rsidR="00280C2B" w:rsidRPr="00237C0B" w:rsidRDefault="00280C2B" w:rsidP="00280C2B">
            <w:r w:rsidRPr="00237C0B">
              <w:t>C2. Opanowanie umiejętności budowania modeli i anali</w:t>
            </w:r>
            <w:r w:rsidR="00954908" w:rsidRPr="00237C0B">
              <w:t>zy systemów informacyjnych zarzą</w:t>
            </w:r>
            <w:r w:rsidRPr="00237C0B">
              <w:t>dzania i identyfikacji wymagań informacyjnych do tych systemów.</w:t>
            </w:r>
          </w:p>
          <w:p w:rsidR="00280C2B" w:rsidRPr="00237C0B" w:rsidRDefault="00280C2B" w:rsidP="00280C2B">
            <w:r w:rsidRPr="00237C0B">
              <w:t>C3. Nabycie kompetencji społecznych specyficznych dla działalności związanej z modelowaniem i analiz</w:t>
            </w:r>
            <w:r w:rsidR="00954908" w:rsidRPr="00237C0B">
              <w:t>ą systemów informacyjnych zarzą</w:t>
            </w:r>
            <w:r w:rsidRPr="00237C0B">
              <w:t>dzania i identyfikacją wymagań do tych systemów.</w:t>
            </w:r>
          </w:p>
          <w:p w:rsidR="009E23F5" w:rsidRPr="00237C0B" w:rsidRDefault="009E23F5" w:rsidP="00381E85">
            <w:pPr>
              <w:rPr>
                <w:sz w:val="22"/>
                <w:szCs w:val="22"/>
              </w:rPr>
            </w:pPr>
          </w:p>
        </w:tc>
      </w:tr>
    </w:tbl>
    <w:p w:rsidR="005C16CA" w:rsidRPr="00237C0B" w:rsidRDefault="005C16CA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37C0B" w:rsidRPr="00237C0B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19E" w:rsidRPr="0009619E" w:rsidRDefault="00C1459D" w:rsidP="001E0D88">
            <w:pPr>
              <w:pStyle w:val="Nagwek4"/>
              <w:keepNext w:val="0"/>
              <w:tabs>
                <w:tab w:val="left" w:pos="719"/>
              </w:tabs>
              <w:snapToGrid w:val="0"/>
              <w:spacing w:before="60" w:after="20"/>
              <w:ind w:left="719" w:hanging="719"/>
              <w:rPr>
                <w:szCs w:val="22"/>
              </w:rPr>
            </w:pPr>
            <w:r w:rsidRPr="00237C0B">
              <w:t xml:space="preserve">PRZEDMIOTOWE </w:t>
            </w:r>
            <w:r w:rsidR="0009619E">
              <w:t>EFEKTY UCYENIA SI</w:t>
            </w:r>
          </w:p>
          <w:p w:rsidR="001E0D88" w:rsidRPr="0009619E" w:rsidRDefault="001E0D88" w:rsidP="0009619E">
            <w:pPr>
              <w:pStyle w:val="Nagwek4"/>
              <w:keepNext w:val="0"/>
              <w:tabs>
                <w:tab w:val="left" w:pos="719"/>
              </w:tabs>
              <w:snapToGrid w:val="0"/>
              <w:spacing w:before="60" w:after="20"/>
              <w:ind w:left="719" w:hanging="719"/>
              <w:jc w:val="left"/>
              <w:rPr>
                <w:szCs w:val="22"/>
              </w:rPr>
            </w:pPr>
            <w:r w:rsidRPr="0009619E">
              <w:rPr>
                <w:b w:val="0"/>
                <w:szCs w:val="22"/>
              </w:rPr>
              <w:t>Z zakresu wiedzy:</w:t>
            </w:r>
          </w:p>
          <w:p w:rsidR="00BB36C9" w:rsidRPr="00237C0B" w:rsidRDefault="00954908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PEK_W01</w:t>
            </w:r>
            <w:r w:rsidRPr="00237C0B">
              <w:rPr>
                <w:sz w:val="22"/>
                <w:szCs w:val="22"/>
              </w:rPr>
              <w:tab/>
              <w:t>– Z</w:t>
            </w:r>
            <w:r w:rsidR="00BB36C9" w:rsidRPr="00237C0B">
              <w:rPr>
                <w:sz w:val="22"/>
                <w:szCs w:val="22"/>
              </w:rPr>
              <w:t xml:space="preserve">na wybrane metody </w:t>
            </w:r>
            <w:r w:rsidR="00DB54F7" w:rsidRPr="00237C0B">
              <w:rPr>
                <w:sz w:val="22"/>
                <w:szCs w:val="22"/>
              </w:rPr>
              <w:t xml:space="preserve">identyfikacji i analizy </w:t>
            </w:r>
            <w:r w:rsidR="00BB36C9" w:rsidRPr="00237C0B">
              <w:rPr>
                <w:sz w:val="22"/>
                <w:szCs w:val="22"/>
              </w:rPr>
              <w:t xml:space="preserve">systemów informacyjnych organizacji </w:t>
            </w:r>
          </w:p>
          <w:p w:rsidR="00D552A5" w:rsidRPr="00237C0B" w:rsidRDefault="001E0D88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PE</w:t>
            </w:r>
            <w:r w:rsidR="00C1459D" w:rsidRPr="00237C0B">
              <w:rPr>
                <w:sz w:val="22"/>
                <w:szCs w:val="22"/>
              </w:rPr>
              <w:t>K</w:t>
            </w:r>
            <w:r w:rsidRPr="00237C0B">
              <w:rPr>
                <w:sz w:val="22"/>
                <w:szCs w:val="22"/>
              </w:rPr>
              <w:t>_W0</w:t>
            </w:r>
            <w:r w:rsidR="00BB36C9" w:rsidRPr="00237C0B">
              <w:rPr>
                <w:sz w:val="22"/>
                <w:szCs w:val="22"/>
              </w:rPr>
              <w:t>2</w:t>
            </w:r>
            <w:r w:rsidR="00954908" w:rsidRPr="00237C0B">
              <w:rPr>
                <w:sz w:val="22"/>
                <w:szCs w:val="22"/>
              </w:rPr>
              <w:tab/>
            </w:r>
            <w:r w:rsidR="001739C6" w:rsidRPr="00237C0B">
              <w:rPr>
                <w:sz w:val="22"/>
                <w:szCs w:val="22"/>
              </w:rPr>
              <w:t xml:space="preserve">– </w:t>
            </w:r>
            <w:r w:rsidR="00954908" w:rsidRPr="00237C0B">
              <w:rPr>
                <w:sz w:val="22"/>
                <w:szCs w:val="22"/>
              </w:rPr>
              <w:t>Z</w:t>
            </w:r>
            <w:r w:rsidR="00BB36C9" w:rsidRPr="00237C0B">
              <w:rPr>
                <w:sz w:val="22"/>
                <w:szCs w:val="22"/>
              </w:rPr>
              <w:t xml:space="preserve">na </w:t>
            </w:r>
            <w:r w:rsidR="00F24C5B" w:rsidRPr="00237C0B">
              <w:rPr>
                <w:sz w:val="22"/>
                <w:szCs w:val="22"/>
              </w:rPr>
              <w:t>wybran</w:t>
            </w:r>
            <w:r w:rsidR="00BB36C9" w:rsidRPr="00237C0B">
              <w:rPr>
                <w:sz w:val="22"/>
                <w:szCs w:val="22"/>
              </w:rPr>
              <w:t xml:space="preserve">e </w:t>
            </w:r>
            <w:r w:rsidR="00F24C5B" w:rsidRPr="00237C0B">
              <w:rPr>
                <w:sz w:val="22"/>
                <w:szCs w:val="22"/>
              </w:rPr>
              <w:t>metod</w:t>
            </w:r>
            <w:r w:rsidR="00BB36C9" w:rsidRPr="00237C0B">
              <w:rPr>
                <w:sz w:val="22"/>
                <w:szCs w:val="22"/>
              </w:rPr>
              <w:t>y</w:t>
            </w:r>
            <w:r w:rsidR="00ED4A66" w:rsidRPr="00237C0B">
              <w:rPr>
                <w:sz w:val="22"/>
                <w:szCs w:val="22"/>
              </w:rPr>
              <w:t xml:space="preserve"> , notacje</w:t>
            </w:r>
            <w:r w:rsidR="00E77ADA" w:rsidRPr="00237C0B">
              <w:rPr>
                <w:sz w:val="22"/>
                <w:szCs w:val="22"/>
              </w:rPr>
              <w:t xml:space="preserve"> i narzę</w:t>
            </w:r>
            <w:r w:rsidR="00F24C5B" w:rsidRPr="00237C0B">
              <w:rPr>
                <w:sz w:val="22"/>
                <w:szCs w:val="22"/>
              </w:rPr>
              <w:t>dzi</w:t>
            </w:r>
            <w:r w:rsidR="00BB36C9" w:rsidRPr="00237C0B">
              <w:rPr>
                <w:sz w:val="22"/>
                <w:szCs w:val="22"/>
              </w:rPr>
              <w:t>a</w:t>
            </w:r>
            <w:r w:rsidR="00F24C5B" w:rsidRPr="00237C0B">
              <w:rPr>
                <w:sz w:val="22"/>
                <w:szCs w:val="22"/>
              </w:rPr>
              <w:t xml:space="preserve"> </w:t>
            </w:r>
            <w:r w:rsidR="00E77ADA" w:rsidRPr="00237C0B">
              <w:rPr>
                <w:sz w:val="22"/>
                <w:szCs w:val="22"/>
              </w:rPr>
              <w:t xml:space="preserve">modelowania systemów informacyjnych </w:t>
            </w:r>
            <w:r w:rsidR="000B6A63" w:rsidRPr="00237C0B">
              <w:rPr>
                <w:sz w:val="22"/>
                <w:szCs w:val="22"/>
              </w:rPr>
              <w:t xml:space="preserve">i procesów biznesowych </w:t>
            </w:r>
            <w:r w:rsidR="00E77ADA" w:rsidRPr="00237C0B">
              <w:rPr>
                <w:sz w:val="22"/>
                <w:szCs w:val="22"/>
              </w:rPr>
              <w:t>organizacji</w:t>
            </w:r>
          </w:p>
          <w:p w:rsidR="001E0D88" w:rsidRPr="00237C0B" w:rsidRDefault="001E0D88" w:rsidP="00954908">
            <w:pPr>
              <w:tabs>
                <w:tab w:val="left" w:pos="719"/>
                <w:tab w:val="left" w:pos="1003"/>
              </w:tabs>
              <w:ind w:left="719" w:hanging="719"/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Z zakresu umiejętności:</w:t>
            </w:r>
          </w:p>
          <w:p w:rsidR="001E0D88" w:rsidRPr="00237C0B" w:rsidRDefault="001E0D88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PE</w:t>
            </w:r>
            <w:r w:rsidR="00C1459D" w:rsidRPr="00237C0B">
              <w:rPr>
                <w:sz w:val="22"/>
                <w:szCs w:val="22"/>
              </w:rPr>
              <w:t>K</w:t>
            </w:r>
            <w:r w:rsidRPr="00237C0B">
              <w:rPr>
                <w:sz w:val="22"/>
                <w:szCs w:val="22"/>
              </w:rPr>
              <w:t>_U01</w:t>
            </w:r>
            <w:r w:rsidR="00954908" w:rsidRPr="00237C0B">
              <w:rPr>
                <w:sz w:val="22"/>
                <w:szCs w:val="22"/>
              </w:rPr>
              <w:tab/>
              <w:t>– P</w:t>
            </w:r>
            <w:r w:rsidR="001739C6" w:rsidRPr="00237C0B">
              <w:rPr>
                <w:sz w:val="22"/>
                <w:szCs w:val="22"/>
              </w:rPr>
              <w:t xml:space="preserve">otrafi </w:t>
            </w:r>
            <w:r w:rsidR="00DB54F7" w:rsidRPr="00237C0B">
              <w:rPr>
                <w:sz w:val="22"/>
                <w:szCs w:val="22"/>
              </w:rPr>
              <w:t>zidentyfikować i przeanalizować potrzeby użytkowników systemów informatycznych organizacji</w:t>
            </w:r>
            <w:r w:rsidR="00BC6F04" w:rsidRPr="00237C0B">
              <w:rPr>
                <w:sz w:val="22"/>
                <w:szCs w:val="22"/>
              </w:rPr>
              <w:t xml:space="preserve"> </w:t>
            </w:r>
          </w:p>
          <w:p w:rsidR="00280C2B" w:rsidRPr="00237C0B" w:rsidRDefault="001E0D88" w:rsidP="000B6A63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PE</w:t>
            </w:r>
            <w:r w:rsidR="00C1459D" w:rsidRPr="00237C0B">
              <w:rPr>
                <w:sz w:val="22"/>
                <w:szCs w:val="22"/>
              </w:rPr>
              <w:t>K</w:t>
            </w:r>
            <w:r w:rsidRPr="00237C0B">
              <w:rPr>
                <w:sz w:val="22"/>
                <w:szCs w:val="22"/>
              </w:rPr>
              <w:t>_U02</w:t>
            </w:r>
            <w:r w:rsidR="00954908" w:rsidRPr="00237C0B">
              <w:rPr>
                <w:sz w:val="22"/>
                <w:szCs w:val="22"/>
              </w:rPr>
              <w:tab/>
              <w:t>– P</w:t>
            </w:r>
            <w:r w:rsidR="001739C6" w:rsidRPr="00237C0B">
              <w:rPr>
                <w:sz w:val="22"/>
                <w:szCs w:val="22"/>
              </w:rPr>
              <w:t xml:space="preserve">otrafi </w:t>
            </w:r>
            <w:r w:rsidR="00DB54F7" w:rsidRPr="00237C0B">
              <w:rPr>
                <w:sz w:val="22"/>
                <w:szCs w:val="22"/>
              </w:rPr>
              <w:t xml:space="preserve">tworzyć wybrane modele systemów informacyjnych </w:t>
            </w:r>
            <w:r w:rsidR="000B6A63" w:rsidRPr="00237C0B">
              <w:rPr>
                <w:sz w:val="22"/>
                <w:szCs w:val="22"/>
              </w:rPr>
              <w:t xml:space="preserve">i procesów biznesowych </w:t>
            </w:r>
            <w:r w:rsidR="00DB54F7" w:rsidRPr="00237C0B">
              <w:rPr>
                <w:sz w:val="22"/>
                <w:szCs w:val="22"/>
              </w:rPr>
              <w:t>organizacji za pomocą wybranych notacji i narzędzi programowych</w:t>
            </w:r>
          </w:p>
          <w:p w:rsidR="001E0D88" w:rsidRPr="00237C0B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Z zakresu </w:t>
            </w:r>
            <w:r w:rsidR="00195F9F" w:rsidRPr="00237C0B">
              <w:rPr>
                <w:sz w:val="22"/>
                <w:szCs w:val="22"/>
              </w:rPr>
              <w:t>kompetencji społecznych:</w:t>
            </w:r>
          </w:p>
          <w:p w:rsidR="00CF0B3C" w:rsidRPr="00237C0B" w:rsidRDefault="00CF0B3C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PEK_K01</w:t>
            </w:r>
            <w:r w:rsidR="00954908" w:rsidRPr="00237C0B">
              <w:rPr>
                <w:sz w:val="22"/>
                <w:szCs w:val="22"/>
              </w:rPr>
              <w:tab/>
              <w:t>–</w:t>
            </w:r>
            <w:r w:rsidRPr="00237C0B">
              <w:rPr>
                <w:sz w:val="22"/>
                <w:szCs w:val="22"/>
              </w:rPr>
              <w:t xml:space="preserve"> Potrafi samodzielnie rozwijać swą wiedzę i umiejętności, współdziałać i pracować w zespołach, wykazuje gotowość do identyfikowania, analizy i rozwiązywania problemów w zakresie modelowania i analizy systemów informacyjnych zarządzania. </w:t>
            </w:r>
          </w:p>
          <w:p w:rsidR="001739C6" w:rsidRPr="00237C0B" w:rsidRDefault="00954908" w:rsidP="00954908">
            <w:pPr>
              <w:tabs>
                <w:tab w:val="left" w:pos="1003"/>
                <w:tab w:val="left" w:pos="1214"/>
              </w:tabs>
              <w:ind w:left="1191" w:hanging="1191"/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PEK_K02</w:t>
            </w:r>
            <w:r w:rsidRPr="00237C0B">
              <w:rPr>
                <w:sz w:val="22"/>
                <w:szCs w:val="22"/>
              </w:rPr>
              <w:tab/>
              <w:t xml:space="preserve">– </w:t>
            </w:r>
            <w:r w:rsidR="00CF0B3C" w:rsidRPr="00237C0B">
              <w:rPr>
                <w:sz w:val="22"/>
                <w:szCs w:val="22"/>
              </w:rPr>
              <w:t>Potrafi w sposób profesjonalny poszukiwać oraz dobierać metody rozwiązywania problemów, brać za nie odpowiedzialność, przekazywać, przekonywać i bronić własnych poglądów związanych z modelow</w:t>
            </w:r>
            <w:r w:rsidRPr="00237C0B">
              <w:rPr>
                <w:sz w:val="22"/>
                <w:szCs w:val="22"/>
              </w:rPr>
              <w:t>aniem i analizą</w:t>
            </w:r>
            <w:r w:rsidR="00CF0B3C" w:rsidRPr="00237C0B">
              <w:rPr>
                <w:sz w:val="22"/>
                <w:szCs w:val="22"/>
              </w:rPr>
              <w:t xml:space="preserve"> systemów informacyjnych zarządzania.</w:t>
            </w:r>
          </w:p>
        </w:tc>
      </w:tr>
    </w:tbl>
    <w:p w:rsidR="00480AC6" w:rsidRPr="00237C0B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237C0B" w:rsidRPr="00237C0B" w:rsidTr="009D5963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237C0B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237C0B">
              <w:rPr>
                <w:b/>
                <w:bCs/>
              </w:rPr>
              <w:t>TREŚCI PROGRAMOWE</w:t>
            </w:r>
          </w:p>
        </w:tc>
      </w:tr>
      <w:tr w:rsidR="00237C0B" w:rsidRPr="00237C0B" w:rsidTr="009D596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237C0B" w:rsidRDefault="00D552A5" w:rsidP="002B5912">
            <w:pPr>
              <w:pStyle w:val="Nagwek3"/>
              <w:snapToGrid w:val="0"/>
              <w:spacing w:before="60" w:after="20"/>
            </w:pPr>
            <w:r w:rsidRPr="00237C0B">
              <w:t>Forma zajęć</w:t>
            </w:r>
            <w:r w:rsidR="00F60A81" w:rsidRPr="00237C0B">
              <w:t xml:space="preserve"> </w:t>
            </w:r>
            <w:r w:rsidR="00381E85" w:rsidRPr="00237C0B">
              <w:t>–</w:t>
            </w:r>
            <w:r w:rsidR="00F60A81" w:rsidRPr="00237C0B">
              <w:t xml:space="preserve"> </w:t>
            </w:r>
            <w:r w:rsidR="00D81453" w:rsidRPr="00237C0B">
              <w:t>wykład</w:t>
            </w:r>
          </w:p>
          <w:p w:rsidR="00BC6F04" w:rsidRPr="00237C0B" w:rsidRDefault="00BC6F04" w:rsidP="00322EDC"/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237C0B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237C0B">
              <w:t>Liczba godzin</w:t>
            </w:r>
            <w:r w:rsidR="00D81453" w:rsidRPr="00237C0B">
              <w:t xml:space="preserve"> </w:t>
            </w:r>
          </w:p>
        </w:tc>
      </w:tr>
      <w:tr w:rsidR="00237C0B" w:rsidRPr="00237C0B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3B60" w:rsidRPr="00237C0B" w:rsidRDefault="00D93B6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</w:t>
            </w:r>
            <w:r w:rsidR="006F42AE" w:rsidRPr="00237C0B">
              <w:rPr>
                <w:bCs/>
              </w:rPr>
              <w:t>0</w:t>
            </w:r>
            <w:r w:rsidRPr="00237C0B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B60" w:rsidRPr="00237C0B" w:rsidRDefault="00147F86" w:rsidP="001A3E8A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Wprowadzenie do</w:t>
            </w:r>
            <w:r w:rsidR="00857AD3" w:rsidRPr="00237C0B">
              <w:rPr>
                <w:sz w:val="22"/>
                <w:szCs w:val="22"/>
              </w:rPr>
              <w:t xml:space="preserve"> identyfikacji, analizy i modelowania biznesu</w:t>
            </w:r>
            <w:r w:rsidR="001A3E8A" w:rsidRPr="00237C0B">
              <w:rPr>
                <w:sz w:val="22"/>
                <w:szCs w:val="22"/>
              </w:rPr>
              <w:t xml:space="preserve"> – podstawowe pojęcia</w:t>
            </w:r>
            <w:r w:rsidR="00C9545F" w:rsidRPr="00237C0B">
              <w:rPr>
                <w:sz w:val="22"/>
                <w:szCs w:val="22"/>
              </w:rPr>
              <w:t>, podejście strukturalne i obiektowe</w:t>
            </w:r>
            <w:r w:rsidR="001B6BD1" w:rsidRPr="00237C0B">
              <w:rPr>
                <w:sz w:val="22"/>
                <w:szCs w:val="22"/>
              </w:rPr>
              <w:t>, związki z bazami danych i przetwarzaniem danych</w:t>
            </w:r>
            <w:r w:rsidR="00857AD3" w:rsidRPr="00237C0B">
              <w:rPr>
                <w:sz w:val="22"/>
                <w:szCs w:val="22"/>
              </w:rPr>
              <w:t>.</w:t>
            </w:r>
            <w:r w:rsidR="00E40AB7" w:rsidRPr="00237C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B19" w:rsidRPr="00237C0B" w:rsidRDefault="00085C6E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0B3C" w:rsidRPr="00237C0B" w:rsidRDefault="000B6A63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B3C" w:rsidRPr="00237C0B" w:rsidRDefault="00CF0B3C" w:rsidP="000B6A6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Plan</w:t>
            </w:r>
            <w:r w:rsidR="000B6A63" w:rsidRPr="00237C0B">
              <w:rPr>
                <w:sz w:val="22"/>
                <w:szCs w:val="22"/>
              </w:rPr>
              <w:t xml:space="preserve">owanie i prowadzenie wywiadów, </w:t>
            </w:r>
            <w:r w:rsidRPr="00237C0B">
              <w:rPr>
                <w:sz w:val="22"/>
                <w:szCs w:val="22"/>
              </w:rPr>
              <w:t>badań ankietowych</w:t>
            </w:r>
            <w:r w:rsidR="000B6A63" w:rsidRPr="00237C0B">
              <w:rPr>
                <w:sz w:val="22"/>
                <w:szCs w:val="22"/>
              </w:rPr>
              <w:t xml:space="preserve"> oraz analiz dokumentów i procesów decyzyjnych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B3C" w:rsidRPr="00237C0B" w:rsidRDefault="00085C6E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F0B3C" w:rsidRPr="00237C0B" w:rsidRDefault="000B6A63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0B3C" w:rsidRPr="00237C0B" w:rsidRDefault="00CF0B3C" w:rsidP="00954908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Podsystemy systemu informacyjnego. </w:t>
            </w:r>
            <w:r w:rsidR="00476918" w:rsidRPr="00237C0B">
              <w:rPr>
                <w:sz w:val="22"/>
                <w:szCs w:val="22"/>
              </w:rPr>
              <w:t>Proces analizy wymagań informacyjnych.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B3C" w:rsidRPr="00237C0B" w:rsidRDefault="00476918" w:rsidP="00294B23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EA4B7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7AD3" w:rsidRPr="00237C0B" w:rsidRDefault="00085C6E" w:rsidP="00857AD3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AD3" w:rsidRPr="00237C0B" w:rsidRDefault="001A3E8A" w:rsidP="0032517E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Modelowanie SI - motywacja biznesowa. Definiowanie celów, problemów, czynników krytycznych</w:t>
            </w:r>
            <w:r w:rsidR="0032517E" w:rsidRPr="00237C0B">
              <w:rPr>
                <w:sz w:val="22"/>
                <w:szCs w:val="22"/>
              </w:rPr>
              <w:t xml:space="preserve"> (</w:t>
            </w:r>
            <w:r w:rsidRPr="00237C0B">
              <w:rPr>
                <w:sz w:val="22"/>
                <w:szCs w:val="22"/>
              </w:rPr>
              <w:t>sukcesu</w:t>
            </w:r>
            <w:r w:rsidR="0032517E" w:rsidRPr="00237C0B">
              <w:rPr>
                <w:sz w:val="22"/>
                <w:szCs w:val="22"/>
              </w:rPr>
              <w:t>)</w:t>
            </w:r>
            <w:r w:rsidRPr="00237C0B">
              <w:rPr>
                <w:sz w:val="22"/>
                <w:szCs w:val="22"/>
              </w:rPr>
              <w:t xml:space="preserve"> oraz kl</w:t>
            </w:r>
            <w:r w:rsidR="000B6A63" w:rsidRPr="00237C0B">
              <w:rPr>
                <w:sz w:val="22"/>
                <w:szCs w:val="22"/>
              </w:rPr>
              <w:t xml:space="preserve">uczowych czynników efektywności oraz </w:t>
            </w:r>
            <w:r w:rsidR="00085C6E" w:rsidRPr="00237C0B">
              <w:rPr>
                <w:sz w:val="22"/>
                <w:szCs w:val="22"/>
              </w:rPr>
              <w:t>n</w:t>
            </w:r>
            <w:r w:rsidR="000B6A63" w:rsidRPr="00237C0B">
              <w:rPr>
                <w:sz w:val="22"/>
                <w:szCs w:val="22"/>
              </w:rPr>
              <w:t>otacje i narzędzia modelowania kontekstu i obszarów procesowych biznesu – modele kontekstowe, hierarchia funkcji (procesów), funkcja elementarna, zależności funkcyjne (DFD) i modele przypadków użycia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545F" w:rsidRPr="00237C0B" w:rsidRDefault="00C9545F" w:rsidP="00C9545F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1A3E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80C2B" w:rsidRPr="00237C0B" w:rsidRDefault="00085C6E" w:rsidP="001A3E8A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0C2B" w:rsidRPr="00237C0B" w:rsidRDefault="0032517E" w:rsidP="006E666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Modelowanie</w:t>
            </w:r>
            <w:r w:rsidR="001B6BD1" w:rsidRPr="00237C0B">
              <w:rPr>
                <w:sz w:val="22"/>
                <w:szCs w:val="22"/>
              </w:rPr>
              <w:t xml:space="preserve"> konceptualne zakresów informacyjnych (wiedzy</w:t>
            </w:r>
            <w:r w:rsidR="006E6664" w:rsidRPr="00237C0B">
              <w:rPr>
                <w:sz w:val="22"/>
                <w:szCs w:val="22"/>
              </w:rPr>
              <w:t>: danych i związków</w:t>
            </w:r>
            <w:r w:rsidR="001B6BD1" w:rsidRPr="00237C0B">
              <w:rPr>
                <w:sz w:val="22"/>
                <w:szCs w:val="22"/>
              </w:rPr>
              <w:t xml:space="preserve">) w SI – metody i narzędzia strukturalne </w:t>
            </w:r>
            <w:r w:rsidR="00AD6163" w:rsidRPr="00237C0B">
              <w:rPr>
                <w:sz w:val="22"/>
                <w:szCs w:val="22"/>
              </w:rPr>
              <w:t>(</w:t>
            </w:r>
            <w:r w:rsidR="006E6664" w:rsidRPr="00237C0B">
              <w:rPr>
                <w:sz w:val="22"/>
                <w:szCs w:val="22"/>
              </w:rPr>
              <w:t>ERD</w:t>
            </w:r>
            <w:r w:rsidR="00AD6163" w:rsidRPr="00237C0B">
              <w:rPr>
                <w:sz w:val="22"/>
                <w:szCs w:val="22"/>
              </w:rPr>
              <w:t>)</w:t>
            </w:r>
            <w:r w:rsidR="00085C6E" w:rsidRPr="00237C0B">
              <w:rPr>
                <w:sz w:val="22"/>
                <w:szCs w:val="22"/>
              </w:rPr>
              <w:t xml:space="preserve"> oraz obiektowe (DKLAS).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0C2B" w:rsidRPr="00237C0B" w:rsidRDefault="001B6BD1" w:rsidP="001A3E8A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9D59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0B3C" w:rsidRPr="00237C0B" w:rsidRDefault="00CF0B3C" w:rsidP="008F0CB4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</w:t>
            </w:r>
            <w:r w:rsidR="00085C6E" w:rsidRPr="00237C0B">
              <w:rPr>
                <w:bCs/>
              </w:rPr>
              <w:t>06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0B3C" w:rsidRPr="00237C0B" w:rsidRDefault="00CF0B3C" w:rsidP="001A3E8A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Geneza problemu i cel modelowania procesów biznesowych. Typy modeli procesów biznesowych. Procesy i instancje. Notacje.</w:t>
            </w:r>
            <w:r w:rsidR="00085C6E" w:rsidRPr="00237C0B">
              <w:rPr>
                <w:sz w:val="22"/>
                <w:szCs w:val="22"/>
              </w:rPr>
              <w:t xml:space="preserve"> Elementy podstawowe BPMN: czynności, zdarzenia, przepływ sterowania. Rozgałęzienia procesu: bramki. Zdarzenia. Uczestnicy procesu: wykonawcy czynności (role).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0B3C" w:rsidRPr="00237C0B" w:rsidRDefault="00476918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9D59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0B3C" w:rsidRPr="00237C0B" w:rsidRDefault="00085C6E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0B3C" w:rsidRPr="00237C0B" w:rsidRDefault="00CF0B3C" w:rsidP="001A3E8A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Transakcje. Podprocesy. Interakcje między procesami. Grupowanie czynności. Obiekty danych. Wzorce projektowe w modelowaniu procesów biznesowych.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0B3C" w:rsidRPr="00237C0B" w:rsidRDefault="00476918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3B60" w:rsidRPr="00237C0B" w:rsidRDefault="00085C6E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237C0B">
              <w:rPr>
                <w:bCs/>
              </w:rPr>
              <w:t>Wy08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B60" w:rsidRPr="00237C0B" w:rsidRDefault="00D93B60" w:rsidP="00957B34">
            <w:r w:rsidRPr="00237C0B">
              <w:t>Sprawdzian</w:t>
            </w:r>
            <w:r w:rsidR="00BC6F04" w:rsidRPr="00237C0B">
              <w:t xml:space="preserve"> pisemny</w:t>
            </w:r>
            <w:r w:rsidR="00381E85" w:rsidRPr="00237C0B"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3B60" w:rsidRPr="00237C0B" w:rsidRDefault="00085C6E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1</w:t>
            </w:r>
          </w:p>
        </w:tc>
      </w:tr>
      <w:tr w:rsidR="00237C0B" w:rsidRPr="00237C0B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237C0B" w:rsidRDefault="00095840" w:rsidP="00F60A81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840" w:rsidRPr="00237C0B" w:rsidRDefault="00095840" w:rsidP="00F60A81">
            <w:pPr>
              <w:snapToGrid w:val="0"/>
              <w:spacing w:before="20" w:after="20"/>
              <w:rPr>
                <w:b/>
                <w:szCs w:val="23"/>
              </w:rPr>
            </w:pPr>
            <w:r w:rsidRPr="00237C0B">
              <w:rPr>
                <w:b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Pr="00237C0B" w:rsidRDefault="00085C6E" w:rsidP="00F60A81">
            <w:pPr>
              <w:snapToGrid w:val="0"/>
              <w:spacing w:before="20" w:after="20"/>
              <w:jc w:val="center"/>
              <w:rPr>
                <w:b/>
              </w:rPr>
            </w:pPr>
            <w:r w:rsidRPr="00237C0B">
              <w:rPr>
                <w:b/>
              </w:rPr>
              <w:t>15</w:t>
            </w:r>
          </w:p>
        </w:tc>
      </w:tr>
    </w:tbl>
    <w:p w:rsidR="00252DBF" w:rsidRPr="00237C0B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37C0B" w:rsidRPr="00237C0B" w:rsidTr="00390B75">
        <w:tc>
          <w:tcPr>
            <w:tcW w:w="7763" w:type="dxa"/>
            <w:gridSpan w:val="2"/>
          </w:tcPr>
          <w:p w:rsidR="00252DBF" w:rsidRPr="00237C0B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 xml:space="preserve">Forma zajęć </w:t>
            </w:r>
            <w:r w:rsidR="008F0CB4" w:rsidRPr="00237C0B">
              <w:rPr>
                <w:b/>
                <w:sz w:val="22"/>
                <w:szCs w:val="22"/>
              </w:rPr>
              <w:t>–</w:t>
            </w:r>
            <w:r w:rsidRPr="00237C0B">
              <w:rPr>
                <w:b/>
                <w:sz w:val="22"/>
                <w:szCs w:val="22"/>
              </w:rPr>
              <w:t xml:space="preserve"> ćwiczenia</w:t>
            </w:r>
          </w:p>
        </w:tc>
        <w:tc>
          <w:tcPr>
            <w:tcW w:w="1447" w:type="dxa"/>
          </w:tcPr>
          <w:p w:rsidR="00252DBF" w:rsidRPr="00237C0B" w:rsidRDefault="00252DBF">
            <w:pPr>
              <w:rPr>
                <w:b/>
                <w:sz w:val="18"/>
                <w:szCs w:val="18"/>
              </w:rPr>
            </w:pPr>
            <w:r w:rsidRPr="00237C0B">
              <w:rPr>
                <w:b/>
                <w:sz w:val="18"/>
                <w:szCs w:val="18"/>
              </w:rPr>
              <w:t>Liczba godzin</w:t>
            </w:r>
          </w:p>
        </w:tc>
      </w:tr>
      <w:tr w:rsidR="00237C0B" w:rsidRPr="00237C0B" w:rsidTr="00390B75">
        <w:tc>
          <w:tcPr>
            <w:tcW w:w="817" w:type="dxa"/>
          </w:tcPr>
          <w:p w:rsidR="00252DBF" w:rsidRPr="00237C0B" w:rsidRDefault="00252DBF"/>
        </w:tc>
        <w:tc>
          <w:tcPr>
            <w:tcW w:w="6946" w:type="dxa"/>
          </w:tcPr>
          <w:p w:rsidR="00252DBF" w:rsidRPr="00237C0B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237C0B" w:rsidRDefault="00252DBF">
            <w:pPr>
              <w:rPr>
                <w:sz w:val="22"/>
                <w:szCs w:val="22"/>
              </w:rPr>
            </w:pPr>
          </w:p>
        </w:tc>
      </w:tr>
      <w:tr w:rsidR="00237C0B" w:rsidRPr="00237C0B" w:rsidTr="00390B75">
        <w:tc>
          <w:tcPr>
            <w:tcW w:w="817" w:type="dxa"/>
          </w:tcPr>
          <w:p w:rsidR="00252DBF" w:rsidRPr="00237C0B" w:rsidRDefault="00252DBF"/>
        </w:tc>
        <w:tc>
          <w:tcPr>
            <w:tcW w:w="6946" w:type="dxa"/>
          </w:tcPr>
          <w:p w:rsidR="00252DBF" w:rsidRPr="00237C0B" w:rsidRDefault="00252DBF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237C0B" w:rsidRDefault="00252DBF">
            <w:pPr>
              <w:rPr>
                <w:sz w:val="22"/>
                <w:szCs w:val="22"/>
              </w:rPr>
            </w:pPr>
          </w:p>
        </w:tc>
      </w:tr>
    </w:tbl>
    <w:p w:rsidR="00252DBF" w:rsidRPr="00237C0B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37C0B" w:rsidRPr="00237C0B" w:rsidTr="00577050">
        <w:tc>
          <w:tcPr>
            <w:tcW w:w="7763" w:type="dxa"/>
            <w:gridSpan w:val="2"/>
          </w:tcPr>
          <w:p w:rsidR="00252DBF" w:rsidRPr="00237C0B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 xml:space="preserve">Forma zajęć </w:t>
            </w:r>
            <w:r w:rsidR="008F0CB4" w:rsidRPr="00237C0B">
              <w:rPr>
                <w:b/>
                <w:sz w:val="22"/>
                <w:szCs w:val="22"/>
              </w:rPr>
              <w:t>–</w:t>
            </w:r>
            <w:r w:rsidRPr="00237C0B">
              <w:rPr>
                <w:b/>
                <w:sz w:val="22"/>
                <w:szCs w:val="22"/>
              </w:rPr>
              <w:t xml:space="preserve"> laboratorium</w:t>
            </w:r>
          </w:p>
        </w:tc>
        <w:tc>
          <w:tcPr>
            <w:tcW w:w="1447" w:type="dxa"/>
          </w:tcPr>
          <w:p w:rsidR="00252DBF" w:rsidRPr="00237C0B" w:rsidRDefault="00252DBF" w:rsidP="00F138A7">
            <w:pPr>
              <w:rPr>
                <w:b/>
                <w:sz w:val="18"/>
                <w:szCs w:val="18"/>
              </w:rPr>
            </w:pPr>
            <w:r w:rsidRPr="00237C0B">
              <w:rPr>
                <w:b/>
                <w:sz w:val="18"/>
                <w:szCs w:val="18"/>
              </w:rPr>
              <w:t>Liczba godzin</w:t>
            </w:r>
          </w:p>
        </w:tc>
      </w:tr>
      <w:tr w:rsidR="00237C0B" w:rsidRPr="00237C0B" w:rsidTr="00577050">
        <w:tc>
          <w:tcPr>
            <w:tcW w:w="817" w:type="dxa"/>
          </w:tcPr>
          <w:p w:rsidR="00322EDC" w:rsidRPr="00237C0B" w:rsidRDefault="00322EDC" w:rsidP="00F138A7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</w:t>
            </w:r>
            <w:r w:rsidR="006F42AE" w:rsidRPr="00237C0B">
              <w:rPr>
                <w:sz w:val="22"/>
                <w:szCs w:val="22"/>
              </w:rPr>
              <w:t>0</w:t>
            </w:r>
            <w:r w:rsidRPr="00237C0B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322EDC" w:rsidRPr="00237C0B" w:rsidRDefault="00322EDC" w:rsidP="00294B2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Opis organizacji będącej środowiskiem SI</w:t>
            </w:r>
          </w:p>
        </w:tc>
        <w:tc>
          <w:tcPr>
            <w:tcW w:w="1447" w:type="dxa"/>
          </w:tcPr>
          <w:p w:rsidR="00322EDC" w:rsidRPr="00237C0B" w:rsidRDefault="00322EDC" w:rsidP="00294B23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577050">
        <w:tc>
          <w:tcPr>
            <w:tcW w:w="817" w:type="dxa"/>
          </w:tcPr>
          <w:p w:rsidR="00322EDC" w:rsidRPr="00237C0B" w:rsidRDefault="006F42AE" w:rsidP="00294B23">
            <w:r w:rsidRPr="00237C0B">
              <w:rPr>
                <w:sz w:val="22"/>
                <w:szCs w:val="22"/>
              </w:rPr>
              <w:lastRenderedPageBreak/>
              <w:t>La02</w:t>
            </w:r>
          </w:p>
        </w:tc>
        <w:tc>
          <w:tcPr>
            <w:tcW w:w="6946" w:type="dxa"/>
          </w:tcPr>
          <w:p w:rsidR="00322EDC" w:rsidRPr="00237C0B" w:rsidRDefault="00322EDC" w:rsidP="00294B2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System informacyjny organizacji</w:t>
            </w:r>
          </w:p>
        </w:tc>
        <w:tc>
          <w:tcPr>
            <w:tcW w:w="1447" w:type="dxa"/>
          </w:tcPr>
          <w:p w:rsidR="00322EDC" w:rsidRPr="00237C0B" w:rsidRDefault="00322EDC" w:rsidP="00294B23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577050">
        <w:tc>
          <w:tcPr>
            <w:tcW w:w="817" w:type="dxa"/>
          </w:tcPr>
          <w:p w:rsidR="00322EDC" w:rsidRPr="00237C0B" w:rsidRDefault="006F42AE" w:rsidP="00294B23">
            <w:r w:rsidRPr="00237C0B">
              <w:rPr>
                <w:sz w:val="22"/>
                <w:szCs w:val="22"/>
              </w:rPr>
              <w:t>La03</w:t>
            </w:r>
          </w:p>
        </w:tc>
        <w:tc>
          <w:tcPr>
            <w:tcW w:w="6946" w:type="dxa"/>
          </w:tcPr>
          <w:p w:rsidR="00322EDC" w:rsidRPr="00237C0B" w:rsidRDefault="00322EDC" w:rsidP="00294B2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Przygotowanie wywiadu/ankiety /sesji panelowej</w:t>
            </w:r>
          </w:p>
        </w:tc>
        <w:tc>
          <w:tcPr>
            <w:tcW w:w="1447" w:type="dxa"/>
          </w:tcPr>
          <w:p w:rsidR="00322EDC" w:rsidRPr="00237C0B" w:rsidRDefault="00322EDC" w:rsidP="00294B23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577050">
        <w:tc>
          <w:tcPr>
            <w:tcW w:w="817" w:type="dxa"/>
          </w:tcPr>
          <w:p w:rsidR="00322EDC" w:rsidRPr="00237C0B" w:rsidRDefault="006F42AE" w:rsidP="00294B23">
            <w:r w:rsidRPr="00237C0B">
              <w:rPr>
                <w:sz w:val="22"/>
                <w:szCs w:val="22"/>
              </w:rPr>
              <w:t>La04</w:t>
            </w:r>
          </w:p>
        </w:tc>
        <w:tc>
          <w:tcPr>
            <w:tcW w:w="6946" w:type="dxa"/>
          </w:tcPr>
          <w:p w:rsidR="00322EDC" w:rsidRPr="00237C0B" w:rsidRDefault="00322EDC" w:rsidP="00294B2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Podsystem dziedzinowy </w:t>
            </w:r>
            <w:r w:rsidR="00476918" w:rsidRPr="00237C0B">
              <w:rPr>
                <w:sz w:val="22"/>
                <w:szCs w:val="22"/>
              </w:rPr>
              <w:t>–</w:t>
            </w:r>
            <w:r w:rsidRPr="00237C0B">
              <w:rPr>
                <w:sz w:val="22"/>
                <w:szCs w:val="22"/>
              </w:rPr>
              <w:t xml:space="preserve"> opis</w:t>
            </w:r>
            <w:r w:rsidR="00476918" w:rsidRPr="00237C0B">
              <w:rPr>
                <w:sz w:val="22"/>
                <w:szCs w:val="22"/>
              </w:rPr>
              <w:t>. Procesy w podsystemie</w:t>
            </w:r>
          </w:p>
        </w:tc>
        <w:tc>
          <w:tcPr>
            <w:tcW w:w="1447" w:type="dxa"/>
          </w:tcPr>
          <w:p w:rsidR="00322EDC" w:rsidRPr="00237C0B" w:rsidRDefault="00322EDC" w:rsidP="00294B23">
            <w:pPr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577050">
        <w:tc>
          <w:tcPr>
            <w:tcW w:w="817" w:type="dxa"/>
          </w:tcPr>
          <w:p w:rsidR="00322EDC" w:rsidRPr="00237C0B" w:rsidRDefault="006F42AE">
            <w:r w:rsidRPr="00237C0B">
              <w:rPr>
                <w:sz w:val="22"/>
                <w:szCs w:val="22"/>
              </w:rPr>
              <w:t>La05</w:t>
            </w:r>
          </w:p>
        </w:tc>
        <w:tc>
          <w:tcPr>
            <w:tcW w:w="6946" w:type="dxa"/>
          </w:tcPr>
          <w:p w:rsidR="00322EDC" w:rsidRPr="00237C0B" w:rsidRDefault="00322EDC" w:rsidP="002F6FF1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Analiza wybranych dokumentów ilościowych (dokument źródłowy – rejestr, dokument wynikowy – raport)</w:t>
            </w:r>
            <w:r w:rsidR="002F6FF1" w:rsidRPr="00237C0B">
              <w:rPr>
                <w:sz w:val="22"/>
                <w:szCs w:val="22"/>
              </w:rPr>
              <w:t>. Ocena raportu z analizy.</w:t>
            </w:r>
          </w:p>
        </w:tc>
        <w:tc>
          <w:tcPr>
            <w:tcW w:w="1447" w:type="dxa"/>
          </w:tcPr>
          <w:p w:rsidR="00322EDC" w:rsidRPr="00237C0B" w:rsidRDefault="00322EDC" w:rsidP="00294B23">
            <w:pPr>
              <w:jc w:val="center"/>
              <w:rPr>
                <w:b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AA10A4">
        <w:tc>
          <w:tcPr>
            <w:tcW w:w="817" w:type="dxa"/>
          </w:tcPr>
          <w:p w:rsidR="00577050" w:rsidRPr="00237C0B" w:rsidRDefault="006F42AE" w:rsidP="00AA10A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La06</w:t>
            </w:r>
          </w:p>
        </w:tc>
        <w:tc>
          <w:tcPr>
            <w:tcW w:w="6946" w:type="dxa"/>
          </w:tcPr>
          <w:p w:rsidR="00577050" w:rsidRPr="00237C0B" w:rsidRDefault="00577050" w:rsidP="00AA10A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Sporządzanie modelu celów, problemów, czynników krytycznych i kluczowych czynników efektywności </w:t>
            </w:r>
            <w:r w:rsidR="00F035B2" w:rsidRPr="00237C0B">
              <w:rPr>
                <w:sz w:val="22"/>
                <w:szCs w:val="22"/>
              </w:rPr>
              <w:t>oraz</w:t>
            </w:r>
            <w:r w:rsidRPr="00237C0B">
              <w:rPr>
                <w:sz w:val="22"/>
                <w:szCs w:val="22"/>
              </w:rPr>
              <w:t xml:space="preserve"> modelu kontekstu dla przykładowego SI </w:t>
            </w:r>
          </w:p>
        </w:tc>
        <w:tc>
          <w:tcPr>
            <w:tcW w:w="1447" w:type="dxa"/>
          </w:tcPr>
          <w:p w:rsidR="00577050" w:rsidRPr="00237C0B" w:rsidRDefault="00577050" w:rsidP="00AA10A4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577050">
        <w:tc>
          <w:tcPr>
            <w:tcW w:w="817" w:type="dxa"/>
          </w:tcPr>
          <w:p w:rsidR="00641037" w:rsidRPr="00237C0B" w:rsidRDefault="008F0CB4" w:rsidP="0004763A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</w:t>
            </w:r>
            <w:r w:rsidR="006F42AE" w:rsidRPr="00237C0B">
              <w:rPr>
                <w:sz w:val="22"/>
                <w:szCs w:val="22"/>
              </w:rPr>
              <w:t>07</w:t>
            </w:r>
          </w:p>
        </w:tc>
        <w:tc>
          <w:tcPr>
            <w:tcW w:w="6946" w:type="dxa"/>
          </w:tcPr>
          <w:p w:rsidR="00641037" w:rsidRPr="00237C0B" w:rsidRDefault="00577050" w:rsidP="00F035B2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Sporządzanie mode</w:t>
            </w:r>
            <w:r w:rsidR="000D4CA5" w:rsidRPr="00237C0B">
              <w:rPr>
                <w:sz w:val="22"/>
                <w:szCs w:val="22"/>
              </w:rPr>
              <w:t>lu obszarów procesowych biznesu</w:t>
            </w:r>
            <w:r w:rsidRPr="00237C0B">
              <w:rPr>
                <w:sz w:val="22"/>
                <w:szCs w:val="22"/>
              </w:rPr>
              <w:t>, hierarchii funkcji</w:t>
            </w:r>
            <w:r w:rsidR="00F035B2" w:rsidRPr="00237C0B">
              <w:rPr>
                <w:sz w:val="22"/>
                <w:szCs w:val="22"/>
              </w:rPr>
              <w:t>,</w:t>
            </w:r>
            <w:r w:rsidRPr="00237C0B">
              <w:rPr>
                <w:sz w:val="22"/>
                <w:szCs w:val="22"/>
              </w:rPr>
              <w:t xml:space="preserve"> dekompozycja do funkcji elementarnych, prosty model zależności funkcyjnych (DFD)</w:t>
            </w:r>
            <w:r w:rsidR="00F035B2" w:rsidRPr="00237C0B">
              <w:rPr>
                <w:sz w:val="22"/>
                <w:szCs w:val="22"/>
              </w:rPr>
              <w:t>,</w:t>
            </w:r>
            <w:r w:rsidRPr="00237C0B">
              <w:rPr>
                <w:sz w:val="22"/>
                <w:szCs w:val="22"/>
              </w:rPr>
              <w:t xml:space="preserve">  wybrany model przypadków użycia dla przykładowego SI </w:t>
            </w:r>
          </w:p>
        </w:tc>
        <w:tc>
          <w:tcPr>
            <w:tcW w:w="1447" w:type="dxa"/>
          </w:tcPr>
          <w:p w:rsidR="00641037" w:rsidRPr="00237C0B" w:rsidRDefault="00641037" w:rsidP="0004763A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AA10A4">
        <w:tc>
          <w:tcPr>
            <w:tcW w:w="817" w:type="dxa"/>
          </w:tcPr>
          <w:p w:rsidR="00577050" w:rsidRPr="00237C0B" w:rsidRDefault="006F42AE" w:rsidP="00AA10A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La08</w:t>
            </w:r>
          </w:p>
        </w:tc>
        <w:tc>
          <w:tcPr>
            <w:tcW w:w="6946" w:type="dxa"/>
          </w:tcPr>
          <w:p w:rsidR="00577050" w:rsidRPr="00237C0B" w:rsidRDefault="00577050" w:rsidP="00F035B2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Sporządzanie modelu </w:t>
            </w:r>
            <w:r w:rsidR="00F035B2" w:rsidRPr="00237C0B">
              <w:rPr>
                <w:sz w:val="22"/>
                <w:szCs w:val="22"/>
              </w:rPr>
              <w:t>konceptualnego danych i związków w przykładowym diagram ERD</w:t>
            </w:r>
            <w:r w:rsidRPr="00237C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</w:tcPr>
          <w:p w:rsidR="00577050" w:rsidRPr="00237C0B" w:rsidRDefault="00577050" w:rsidP="00AA10A4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AA10A4">
        <w:tc>
          <w:tcPr>
            <w:tcW w:w="817" w:type="dxa"/>
          </w:tcPr>
          <w:p w:rsidR="00F035B2" w:rsidRPr="00237C0B" w:rsidRDefault="006F42AE" w:rsidP="00AA10A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La09</w:t>
            </w:r>
          </w:p>
        </w:tc>
        <w:tc>
          <w:tcPr>
            <w:tcW w:w="6946" w:type="dxa"/>
          </w:tcPr>
          <w:p w:rsidR="00F035B2" w:rsidRPr="00237C0B" w:rsidRDefault="00F035B2" w:rsidP="00F035B2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Sporządzanie diagramu klas dla przykładowego SI </w:t>
            </w:r>
          </w:p>
        </w:tc>
        <w:tc>
          <w:tcPr>
            <w:tcW w:w="1447" w:type="dxa"/>
          </w:tcPr>
          <w:p w:rsidR="00F035B2" w:rsidRPr="00237C0B" w:rsidRDefault="00F035B2" w:rsidP="00AA10A4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AA10A4">
        <w:tc>
          <w:tcPr>
            <w:tcW w:w="817" w:type="dxa"/>
          </w:tcPr>
          <w:p w:rsidR="00F035B2" w:rsidRPr="00237C0B" w:rsidRDefault="006F42AE" w:rsidP="00AA10A4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La10</w:t>
            </w:r>
          </w:p>
        </w:tc>
        <w:tc>
          <w:tcPr>
            <w:tcW w:w="6946" w:type="dxa"/>
          </w:tcPr>
          <w:p w:rsidR="00F035B2" w:rsidRPr="00237C0B" w:rsidRDefault="00F035B2" w:rsidP="00F035B2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Sporządzanie diagramu DPD dla przykładowego SI oraz macierzy powiązań obiektów z funkcjami</w:t>
            </w:r>
            <w:r w:rsidR="002F6FF1" w:rsidRPr="00237C0B">
              <w:rPr>
                <w:sz w:val="22"/>
                <w:szCs w:val="22"/>
              </w:rPr>
              <w:t xml:space="preserve">. Sprawdzian praktyczny przy komputerze. </w:t>
            </w:r>
            <w:r w:rsidRPr="00237C0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</w:tcPr>
          <w:p w:rsidR="00F035B2" w:rsidRPr="00237C0B" w:rsidRDefault="00F035B2" w:rsidP="00AA10A4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5770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63" w:rsidRPr="00237C0B" w:rsidRDefault="006F42AE">
            <w:r w:rsidRPr="00237C0B">
              <w:rPr>
                <w:sz w:val="22"/>
                <w:szCs w:val="22"/>
              </w:rPr>
              <w:t>La11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63" w:rsidRPr="00237C0B" w:rsidRDefault="004662AB" w:rsidP="004662AB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Narzędzie programowe do modelowania procesów: funkcje, interfejs, tworzenie projektu, sporządzanie diagramów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63" w:rsidRPr="00237C0B" w:rsidRDefault="004662AB">
            <w:pPr>
              <w:jc w:val="center"/>
            </w:pPr>
            <w:r w:rsidRPr="00237C0B">
              <w:rPr>
                <w:b/>
              </w:rPr>
              <w:t>1</w:t>
            </w:r>
          </w:p>
        </w:tc>
      </w:tr>
      <w:tr w:rsidR="00237C0B" w:rsidRPr="00237C0B" w:rsidTr="005770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63" w:rsidRPr="00237C0B" w:rsidRDefault="006F42AE">
            <w:r w:rsidRPr="00237C0B">
              <w:rPr>
                <w:sz w:val="22"/>
                <w:szCs w:val="22"/>
              </w:rPr>
              <w:t>La12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63" w:rsidRPr="00237C0B" w:rsidRDefault="004662AB" w:rsidP="00072643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Sporządzanie prostych modeli procesów: sekwencje, podstawowe rozgałęzienia, pętle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63" w:rsidRPr="00237C0B" w:rsidRDefault="009D5963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5770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63" w:rsidRPr="00237C0B" w:rsidRDefault="006F42AE">
            <w:r w:rsidRPr="00237C0B">
              <w:rPr>
                <w:sz w:val="22"/>
                <w:szCs w:val="22"/>
              </w:rPr>
              <w:t>La13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63" w:rsidRPr="00237C0B" w:rsidRDefault="004662AB" w:rsidP="004662AB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Sporządzanie prostych modeli procesów: zdarzenia, podprocesy, role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63" w:rsidRPr="00237C0B" w:rsidRDefault="009D5963">
            <w:pPr>
              <w:jc w:val="center"/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5770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63" w:rsidRPr="00237C0B" w:rsidRDefault="006F42AE">
            <w:r w:rsidRPr="00237C0B">
              <w:rPr>
                <w:sz w:val="22"/>
                <w:szCs w:val="22"/>
              </w:rPr>
              <w:t>La14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63" w:rsidRPr="00237C0B" w:rsidRDefault="004662AB" w:rsidP="004662AB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Sporządzanie zaawansowanych modeli procesów na podstawie ich opisu w języku naturalnym</w:t>
            </w:r>
            <w:r w:rsidR="002F6FF1" w:rsidRPr="00237C0B">
              <w:rPr>
                <w:sz w:val="22"/>
                <w:szCs w:val="22"/>
              </w:rPr>
              <w:t>. Sprawdzian praktyczny przy komputerze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963" w:rsidRPr="00237C0B" w:rsidRDefault="004662AB">
            <w:pPr>
              <w:jc w:val="center"/>
            </w:pPr>
            <w:r w:rsidRPr="00237C0B">
              <w:rPr>
                <w:b/>
              </w:rPr>
              <w:t>3</w:t>
            </w:r>
          </w:p>
        </w:tc>
      </w:tr>
      <w:tr w:rsidR="00237C0B" w:rsidRPr="00237C0B" w:rsidTr="00577050">
        <w:tc>
          <w:tcPr>
            <w:tcW w:w="817" w:type="dxa"/>
          </w:tcPr>
          <w:p w:rsidR="00252DBF" w:rsidRPr="00237C0B" w:rsidRDefault="00BC6F04">
            <w:r w:rsidRPr="00237C0B">
              <w:rPr>
                <w:sz w:val="22"/>
                <w:szCs w:val="22"/>
              </w:rPr>
              <w:t>La15</w:t>
            </w:r>
          </w:p>
        </w:tc>
        <w:tc>
          <w:tcPr>
            <w:tcW w:w="6946" w:type="dxa"/>
          </w:tcPr>
          <w:p w:rsidR="00252DBF" w:rsidRPr="00237C0B" w:rsidRDefault="00BC6F04" w:rsidP="00BC6F04">
            <w:pPr>
              <w:rPr>
                <w:sz w:val="22"/>
                <w:szCs w:val="22"/>
              </w:rPr>
            </w:pPr>
            <w:r w:rsidRPr="00237C0B">
              <w:t>Sprawdzian</w:t>
            </w:r>
          </w:p>
        </w:tc>
        <w:tc>
          <w:tcPr>
            <w:tcW w:w="1447" w:type="dxa"/>
          </w:tcPr>
          <w:p w:rsidR="00252DBF" w:rsidRPr="00237C0B" w:rsidRDefault="00BC6F04" w:rsidP="00BC6F04">
            <w:pPr>
              <w:jc w:val="center"/>
              <w:rPr>
                <w:sz w:val="22"/>
                <w:szCs w:val="22"/>
              </w:rPr>
            </w:pPr>
            <w:r w:rsidRPr="00237C0B">
              <w:rPr>
                <w:b/>
              </w:rPr>
              <w:t>2</w:t>
            </w:r>
          </w:p>
        </w:tc>
      </w:tr>
      <w:tr w:rsidR="00237C0B" w:rsidRPr="00237C0B" w:rsidTr="00577050">
        <w:tc>
          <w:tcPr>
            <w:tcW w:w="817" w:type="dxa"/>
          </w:tcPr>
          <w:p w:rsidR="00BC6F04" w:rsidRPr="00237C0B" w:rsidRDefault="00BC6F04" w:rsidP="00F138A7">
            <w:pPr>
              <w:rPr>
                <w:b/>
              </w:rPr>
            </w:pPr>
          </w:p>
        </w:tc>
        <w:tc>
          <w:tcPr>
            <w:tcW w:w="6946" w:type="dxa"/>
          </w:tcPr>
          <w:p w:rsidR="00BC6F04" w:rsidRPr="00237C0B" w:rsidRDefault="00BC6F04" w:rsidP="00F138A7">
            <w:pPr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BC6F04" w:rsidRPr="00237C0B" w:rsidRDefault="00BC6F04" w:rsidP="0004763A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</w:rPr>
              <w:t>30</w:t>
            </w:r>
          </w:p>
        </w:tc>
      </w:tr>
    </w:tbl>
    <w:p w:rsidR="00252DBF" w:rsidRPr="00237C0B" w:rsidRDefault="00252DBF">
      <w:pPr>
        <w:rPr>
          <w:sz w:val="12"/>
          <w:szCs w:val="12"/>
        </w:rPr>
      </w:pPr>
    </w:p>
    <w:tbl>
      <w:tblPr>
        <w:tblW w:w="915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399"/>
      </w:tblGrid>
      <w:tr w:rsidR="00237C0B" w:rsidRPr="00237C0B" w:rsidTr="006A4F9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237C0B" w:rsidRDefault="00F60A81" w:rsidP="002B5912">
            <w:pPr>
              <w:pStyle w:val="Nagwek3"/>
              <w:snapToGrid w:val="0"/>
              <w:spacing w:before="60" w:after="20"/>
            </w:pPr>
            <w:r w:rsidRPr="00237C0B">
              <w:t xml:space="preserve">Forma zajęć </w:t>
            </w:r>
            <w:r w:rsidR="008F0CB4" w:rsidRPr="00237C0B">
              <w:t>–</w:t>
            </w:r>
            <w:r w:rsidRPr="00237C0B">
              <w:t xml:space="preserve"> projekt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237C0B" w:rsidRDefault="00F60A81" w:rsidP="002B5912">
            <w:pPr>
              <w:pStyle w:val="Nagwek5"/>
              <w:snapToGrid w:val="0"/>
              <w:spacing w:before="60" w:after="20"/>
              <w:jc w:val="center"/>
            </w:pPr>
            <w:r w:rsidRPr="00237C0B">
              <w:t>Liczba godzin</w:t>
            </w:r>
          </w:p>
        </w:tc>
      </w:tr>
      <w:tr w:rsidR="00237C0B" w:rsidRPr="00237C0B" w:rsidTr="006A4F9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237C0B" w:rsidRDefault="00F60A81" w:rsidP="004957ED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237C0B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237C0B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237C0B" w:rsidRPr="00237C0B" w:rsidTr="006A4F9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237C0B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237C0B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237C0B">
              <w:rPr>
                <w:szCs w:val="23"/>
              </w:rPr>
              <w:t>Suma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237C0B" w:rsidRDefault="00F60A81" w:rsidP="00D552A5">
            <w:pPr>
              <w:snapToGrid w:val="0"/>
              <w:spacing w:before="20" w:after="20"/>
              <w:jc w:val="center"/>
              <w:rPr>
                <w:b/>
              </w:rPr>
            </w:pPr>
          </w:p>
        </w:tc>
      </w:tr>
    </w:tbl>
    <w:p w:rsidR="00F60A81" w:rsidRPr="00237C0B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37C0B" w:rsidRPr="00237C0B" w:rsidTr="00390B75">
        <w:tc>
          <w:tcPr>
            <w:tcW w:w="7763" w:type="dxa"/>
            <w:gridSpan w:val="2"/>
          </w:tcPr>
          <w:p w:rsidR="00252DBF" w:rsidRPr="00237C0B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 xml:space="preserve">Forma zajęć </w:t>
            </w:r>
            <w:r w:rsidR="006E26C7" w:rsidRPr="00237C0B">
              <w:rPr>
                <w:b/>
                <w:sz w:val="22"/>
                <w:szCs w:val="22"/>
              </w:rPr>
              <w:t>–</w:t>
            </w:r>
            <w:r w:rsidRPr="00237C0B">
              <w:rPr>
                <w:b/>
                <w:sz w:val="22"/>
                <w:szCs w:val="22"/>
              </w:rPr>
              <w:t xml:space="preserve"> seminarium</w:t>
            </w:r>
          </w:p>
        </w:tc>
        <w:tc>
          <w:tcPr>
            <w:tcW w:w="1447" w:type="dxa"/>
          </w:tcPr>
          <w:p w:rsidR="00252DBF" w:rsidRPr="00237C0B" w:rsidRDefault="00252DBF" w:rsidP="00F138A7">
            <w:pPr>
              <w:rPr>
                <w:b/>
                <w:sz w:val="18"/>
                <w:szCs w:val="18"/>
              </w:rPr>
            </w:pPr>
            <w:r w:rsidRPr="00237C0B">
              <w:rPr>
                <w:b/>
                <w:sz w:val="18"/>
                <w:szCs w:val="18"/>
              </w:rPr>
              <w:t>Liczba godzin</w:t>
            </w:r>
          </w:p>
        </w:tc>
      </w:tr>
      <w:tr w:rsidR="00237C0B" w:rsidRPr="00237C0B" w:rsidTr="00390B75">
        <w:tc>
          <w:tcPr>
            <w:tcW w:w="817" w:type="dxa"/>
          </w:tcPr>
          <w:p w:rsidR="00252DBF" w:rsidRPr="00237C0B" w:rsidRDefault="00252DBF"/>
        </w:tc>
        <w:tc>
          <w:tcPr>
            <w:tcW w:w="6946" w:type="dxa"/>
          </w:tcPr>
          <w:p w:rsidR="00252DBF" w:rsidRPr="00237C0B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237C0B" w:rsidRDefault="00252DBF" w:rsidP="00F138A7">
            <w:pPr>
              <w:rPr>
                <w:sz w:val="22"/>
                <w:szCs w:val="22"/>
              </w:rPr>
            </w:pPr>
          </w:p>
        </w:tc>
      </w:tr>
      <w:tr w:rsidR="00237C0B" w:rsidRPr="00237C0B" w:rsidTr="00390B75">
        <w:tc>
          <w:tcPr>
            <w:tcW w:w="817" w:type="dxa"/>
          </w:tcPr>
          <w:p w:rsidR="00252DBF" w:rsidRPr="00237C0B" w:rsidRDefault="00252DBF" w:rsidP="00F138A7"/>
        </w:tc>
        <w:tc>
          <w:tcPr>
            <w:tcW w:w="6946" w:type="dxa"/>
          </w:tcPr>
          <w:p w:rsidR="00252DBF" w:rsidRPr="00237C0B" w:rsidRDefault="00252DBF" w:rsidP="00F138A7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237C0B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Pr="00237C0B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237C0B" w:rsidRPr="00237C0B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237C0B" w:rsidRDefault="00034144" w:rsidP="008F1AD2">
            <w:pPr>
              <w:pStyle w:val="Nagwek3"/>
              <w:snapToGrid w:val="0"/>
              <w:spacing w:before="60" w:after="20"/>
            </w:pPr>
            <w:r w:rsidRPr="00237C0B">
              <w:t xml:space="preserve">STOSOWANE </w:t>
            </w:r>
            <w:r w:rsidR="009A3831" w:rsidRPr="00237C0B">
              <w:t>NARZĘDZIA DYDAKTYCZNE</w:t>
            </w:r>
          </w:p>
        </w:tc>
      </w:tr>
      <w:tr w:rsidR="00237C0B" w:rsidRPr="00237C0B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2E6F" w:rsidRPr="00237C0B" w:rsidRDefault="00DC5082" w:rsidP="0085533D">
            <w:r w:rsidRPr="00237C0B">
              <w:t>N</w:t>
            </w:r>
            <w:r w:rsidR="00923E62" w:rsidRPr="00237C0B">
              <w:t xml:space="preserve">1 - </w:t>
            </w:r>
            <w:r w:rsidR="009D1E64" w:rsidRPr="00237C0B">
              <w:t>W</w:t>
            </w:r>
            <w:r w:rsidR="00104752" w:rsidRPr="00237C0B">
              <w:t>ykład informacyjn</w:t>
            </w:r>
            <w:r w:rsidR="009D1E64" w:rsidRPr="00237C0B">
              <w:t>o-problemow</w:t>
            </w:r>
            <w:r w:rsidR="00104752" w:rsidRPr="00237C0B">
              <w:t>y</w:t>
            </w:r>
            <w:r w:rsidR="00923E62" w:rsidRPr="00237C0B">
              <w:t xml:space="preserve">, </w:t>
            </w:r>
          </w:p>
          <w:p w:rsidR="00DC069F" w:rsidRPr="00237C0B" w:rsidRDefault="00DC069F" w:rsidP="0085533D">
            <w:r w:rsidRPr="00237C0B">
              <w:t>N</w:t>
            </w:r>
            <w:r w:rsidR="009D1E64" w:rsidRPr="00237C0B">
              <w:t>2</w:t>
            </w:r>
            <w:r w:rsidRPr="00237C0B">
              <w:t xml:space="preserve"> - </w:t>
            </w:r>
            <w:r w:rsidR="009D1E64" w:rsidRPr="00237C0B">
              <w:t>P</w:t>
            </w:r>
            <w:r w:rsidRPr="00237C0B">
              <w:t xml:space="preserve">rezentacja multimedialna, </w:t>
            </w:r>
          </w:p>
          <w:p w:rsidR="00DC069F" w:rsidRPr="00237C0B" w:rsidRDefault="009D1E64" w:rsidP="0085533D">
            <w:r w:rsidRPr="00237C0B">
              <w:t>N3</w:t>
            </w:r>
            <w:r w:rsidR="00923E62" w:rsidRPr="00237C0B">
              <w:t xml:space="preserve"> </w:t>
            </w:r>
            <w:r w:rsidRPr="00237C0B">
              <w:t>–</w:t>
            </w:r>
            <w:r w:rsidR="00971585" w:rsidRPr="00237C0B">
              <w:t xml:space="preserve"> </w:t>
            </w:r>
            <w:r w:rsidRPr="00237C0B">
              <w:t>Instrukcja laboratoryjna</w:t>
            </w:r>
            <w:r w:rsidR="00923E62" w:rsidRPr="00237C0B">
              <w:t xml:space="preserve">, </w:t>
            </w:r>
          </w:p>
          <w:p w:rsidR="00FF2C4D" w:rsidRPr="00237C0B" w:rsidRDefault="00FF2C4D" w:rsidP="0085533D">
            <w:r w:rsidRPr="00237C0B">
              <w:t>N4 – Instruktaż podczas zajęć laboratoryjnych,</w:t>
            </w:r>
          </w:p>
          <w:p w:rsidR="00FF2C4D" w:rsidRPr="00237C0B" w:rsidRDefault="00FF2C4D" w:rsidP="0085533D">
            <w:r w:rsidRPr="00237C0B">
              <w:t xml:space="preserve">N5 – </w:t>
            </w:r>
            <w:r w:rsidR="00C8682D" w:rsidRPr="00237C0B">
              <w:t>D</w:t>
            </w:r>
            <w:r w:rsidRPr="00237C0B">
              <w:t>yskusja grupowa</w:t>
            </w:r>
            <w:r w:rsidR="00C8682D" w:rsidRPr="00237C0B">
              <w:t xml:space="preserve"> podczas zajęć</w:t>
            </w:r>
            <w:r w:rsidRPr="00237C0B">
              <w:t>,</w:t>
            </w:r>
          </w:p>
          <w:p w:rsidR="00FF2C4D" w:rsidRPr="00237C0B" w:rsidRDefault="00FF2C4D" w:rsidP="00FF2C4D">
            <w:r w:rsidRPr="00237C0B">
              <w:t>N</w:t>
            </w:r>
            <w:r w:rsidR="00B34ACA" w:rsidRPr="00237C0B">
              <w:t>6</w:t>
            </w:r>
            <w:r w:rsidR="00C8682D" w:rsidRPr="00237C0B">
              <w:t xml:space="preserve"> – I</w:t>
            </w:r>
            <w:r w:rsidRPr="00237C0B">
              <w:t>nternetowa dydaktyczna dyskusja grupowa,</w:t>
            </w:r>
          </w:p>
          <w:p w:rsidR="00B34ACA" w:rsidRPr="00237C0B" w:rsidRDefault="00FF2C4D" w:rsidP="0085533D">
            <w:r w:rsidRPr="00237C0B">
              <w:t>N</w:t>
            </w:r>
            <w:r w:rsidR="00B34ACA" w:rsidRPr="00237C0B">
              <w:t>7</w:t>
            </w:r>
            <w:r w:rsidR="00954908" w:rsidRPr="00237C0B">
              <w:t xml:space="preserve"> – S</w:t>
            </w:r>
            <w:r w:rsidR="00E6691C" w:rsidRPr="00237C0B">
              <w:t xml:space="preserve">tanowisko komputerowe z </w:t>
            </w:r>
            <w:r w:rsidRPr="00237C0B">
              <w:t xml:space="preserve">dedykowanym do zajęć </w:t>
            </w:r>
            <w:r w:rsidR="00E6691C" w:rsidRPr="00237C0B">
              <w:t>oprogramowaniem</w:t>
            </w:r>
          </w:p>
          <w:p w:rsidR="00E46DDF" w:rsidRPr="00237C0B" w:rsidRDefault="00E46DDF" w:rsidP="0085533D">
            <w:r w:rsidRPr="00237C0B">
              <w:t xml:space="preserve">N8. </w:t>
            </w:r>
            <w:r w:rsidR="00BA3D6E" w:rsidRPr="00237C0B">
              <w:t>Przygotowanie raportu z analizy</w:t>
            </w:r>
          </w:p>
          <w:p w:rsidR="00B34ACA" w:rsidRPr="00237C0B" w:rsidRDefault="00B34ACA" w:rsidP="00B34ACA">
            <w:r w:rsidRPr="00237C0B">
              <w:t>N</w:t>
            </w:r>
            <w:r w:rsidR="00E46DDF" w:rsidRPr="00237C0B">
              <w:t>9</w:t>
            </w:r>
            <w:r w:rsidRPr="00237C0B">
              <w:t>. Sprawdzian praktyczny przy komputerze</w:t>
            </w:r>
          </w:p>
          <w:p w:rsidR="007358EE" w:rsidRPr="00237C0B" w:rsidRDefault="00B34ACA" w:rsidP="00052E6F">
            <w:r w:rsidRPr="00237C0B">
              <w:t>N</w:t>
            </w:r>
            <w:r w:rsidR="00E46DDF" w:rsidRPr="00237C0B">
              <w:t>10</w:t>
            </w:r>
            <w:r w:rsidRPr="00237C0B">
              <w:t>. Sprawdzian pisemny</w:t>
            </w:r>
          </w:p>
        </w:tc>
      </w:tr>
    </w:tbl>
    <w:p w:rsidR="008F1AD2" w:rsidRPr="00237C0B" w:rsidRDefault="008F1AD2"/>
    <w:p w:rsidR="00CB69DA" w:rsidRPr="00237C0B" w:rsidRDefault="00CB69DA"/>
    <w:p w:rsidR="00CB69DA" w:rsidRPr="00237C0B" w:rsidRDefault="00CB69DA"/>
    <w:p w:rsidR="00CB69DA" w:rsidRPr="00237C0B" w:rsidRDefault="00CB69DA"/>
    <w:p w:rsidR="00CB69DA" w:rsidRPr="00237C0B" w:rsidRDefault="00CB69DA"/>
    <w:p w:rsidR="00CB69DA" w:rsidRPr="00237C0B" w:rsidRDefault="00CB69DA"/>
    <w:p w:rsidR="007333C4" w:rsidRPr="00237C0B" w:rsidRDefault="007333C4" w:rsidP="007333C4">
      <w:pPr>
        <w:jc w:val="center"/>
        <w:rPr>
          <w:b/>
          <w:sz w:val="22"/>
          <w:szCs w:val="22"/>
        </w:rPr>
      </w:pPr>
      <w:r w:rsidRPr="00237C0B">
        <w:rPr>
          <w:b/>
          <w:sz w:val="22"/>
          <w:szCs w:val="22"/>
        </w:rPr>
        <w:lastRenderedPageBreak/>
        <w:t xml:space="preserve">OCENA OSIĄGNIĘCIA </w:t>
      </w:r>
      <w:r w:rsidR="00C1459D" w:rsidRPr="00237C0B">
        <w:rPr>
          <w:b/>
          <w:sz w:val="22"/>
          <w:szCs w:val="22"/>
        </w:rPr>
        <w:t xml:space="preserve">PRZEDMIOTOWYCH </w:t>
      </w:r>
      <w:r w:rsidRPr="00237C0B">
        <w:rPr>
          <w:b/>
          <w:sz w:val="22"/>
          <w:szCs w:val="22"/>
        </w:rPr>
        <w:t xml:space="preserve">EFEKTÓW </w:t>
      </w:r>
      <w:r w:rsidR="0009619E">
        <w:rPr>
          <w:b/>
          <w:sz w:val="22"/>
          <w:szCs w:val="22"/>
        </w:rPr>
        <w:t>UC</w:t>
      </w:r>
      <w:r w:rsidR="00F10AD5">
        <w:rPr>
          <w:b/>
          <w:sz w:val="22"/>
          <w:szCs w:val="22"/>
        </w:rPr>
        <w:t>Z</w:t>
      </w:r>
      <w:r w:rsidR="0009619E">
        <w:rPr>
          <w:b/>
          <w:sz w:val="22"/>
          <w:szCs w:val="22"/>
        </w:rPr>
        <w:t>ENIA SI</w:t>
      </w:r>
      <w:r w:rsidR="00F10AD5">
        <w:rPr>
          <w:b/>
          <w:sz w:val="22"/>
          <w:szCs w:val="22"/>
        </w:rPr>
        <w:t>Ę</w:t>
      </w:r>
    </w:p>
    <w:p w:rsidR="007333C4" w:rsidRPr="00237C0B" w:rsidRDefault="007333C4" w:rsidP="005D4EA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410"/>
        <w:gridCol w:w="4358"/>
      </w:tblGrid>
      <w:tr w:rsidR="00237C0B" w:rsidRPr="00237C0B" w:rsidTr="00AA46FB">
        <w:tc>
          <w:tcPr>
            <w:tcW w:w="2518" w:type="dxa"/>
          </w:tcPr>
          <w:p w:rsidR="007333C4" w:rsidRPr="00237C0B" w:rsidRDefault="007333C4" w:rsidP="009D49C5">
            <w:pPr>
              <w:rPr>
                <w:sz w:val="22"/>
                <w:szCs w:val="22"/>
              </w:rPr>
            </w:pPr>
            <w:r w:rsidRPr="00237C0B">
              <w:rPr>
                <w:b/>
                <w:sz w:val="22"/>
                <w:szCs w:val="22"/>
              </w:rPr>
              <w:t>Ocen</w:t>
            </w:r>
            <w:r w:rsidR="009D49C5" w:rsidRPr="00237C0B">
              <w:rPr>
                <w:b/>
                <w:sz w:val="22"/>
                <w:szCs w:val="22"/>
              </w:rPr>
              <w:t>y</w:t>
            </w:r>
            <w:r w:rsidR="009D49C5" w:rsidRPr="00237C0B">
              <w:rPr>
                <w:b/>
                <w:bCs/>
              </w:rPr>
              <w:t xml:space="preserve"> </w:t>
            </w:r>
            <w:r w:rsidR="009D49C5" w:rsidRPr="00237C0B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410" w:type="dxa"/>
          </w:tcPr>
          <w:p w:rsidR="007333C4" w:rsidRPr="00237C0B" w:rsidRDefault="007333C4" w:rsidP="0009619E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Numer efektu </w:t>
            </w:r>
            <w:r w:rsidR="0009619E">
              <w:rPr>
                <w:sz w:val="22"/>
                <w:szCs w:val="22"/>
              </w:rPr>
              <w:t>uczenia si</w:t>
            </w:r>
            <w:r w:rsidR="00F10AD5">
              <w:rPr>
                <w:sz w:val="22"/>
                <w:szCs w:val="22"/>
              </w:rPr>
              <w:t>ę</w:t>
            </w:r>
          </w:p>
        </w:tc>
        <w:tc>
          <w:tcPr>
            <w:tcW w:w="4358" w:type="dxa"/>
          </w:tcPr>
          <w:p w:rsidR="007333C4" w:rsidRPr="00237C0B" w:rsidRDefault="007333C4" w:rsidP="00F10AD5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 xml:space="preserve">Sposób oceny osiągnięcia efektu </w:t>
            </w:r>
            <w:r w:rsidR="00F10AD5">
              <w:rPr>
                <w:sz w:val="22"/>
                <w:szCs w:val="22"/>
              </w:rPr>
              <w:t>uczenia się</w:t>
            </w:r>
          </w:p>
        </w:tc>
      </w:tr>
      <w:tr w:rsidR="00237C0B" w:rsidRPr="00237C0B" w:rsidTr="00AA46FB">
        <w:tc>
          <w:tcPr>
            <w:tcW w:w="2518" w:type="dxa"/>
          </w:tcPr>
          <w:p w:rsidR="007333C4" w:rsidRPr="00237C0B" w:rsidRDefault="00E46DDF" w:rsidP="007C72CA">
            <w:r w:rsidRPr="00237C0B">
              <w:t>F1</w:t>
            </w:r>
          </w:p>
        </w:tc>
        <w:tc>
          <w:tcPr>
            <w:tcW w:w="2410" w:type="dxa"/>
          </w:tcPr>
          <w:p w:rsidR="006E26C7" w:rsidRPr="00237C0B" w:rsidRDefault="00E46DDF" w:rsidP="00AA46FB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PEK_U01</w:t>
            </w:r>
          </w:p>
        </w:tc>
        <w:tc>
          <w:tcPr>
            <w:tcW w:w="4358" w:type="dxa"/>
          </w:tcPr>
          <w:p w:rsidR="007333C4" w:rsidRPr="00237C0B" w:rsidRDefault="00BA3D6E" w:rsidP="00BA3D6E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Ocena r</w:t>
            </w:r>
            <w:r w:rsidR="002F6FF1" w:rsidRPr="00237C0B">
              <w:rPr>
                <w:sz w:val="22"/>
                <w:szCs w:val="22"/>
              </w:rPr>
              <w:t>aport</w:t>
            </w:r>
            <w:r w:rsidRPr="00237C0B">
              <w:rPr>
                <w:sz w:val="22"/>
                <w:szCs w:val="22"/>
              </w:rPr>
              <w:t>u</w:t>
            </w:r>
            <w:r w:rsidR="002F6FF1" w:rsidRPr="00237C0B">
              <w:rPr>
                <w:sz w:val="22"/>
                <w:szCs w:val="22"/>
              </w:rPr>
              <w:t xml:space="preserve"> z analizy  </w:t>
            </w:r>
          </w:p>
        </w:tc>
      </w:tr>
      <w:tr w:rsidR="00237C0B" w:rsidRPr="00237C0B" w:rsidTr="00AA46FB">
        <w:tc>
          <w:tcPr>
            <w:tcW w:w="2518" w:type="dxa"/>
          </w:tcPr>
          <w:p w:rsidR="007333C4" w:rsidRPr="00237C0B" w:rsidRDefault="00E46DDF" w:rsidP="007C72CA">
            <w:r w:rsidRPr="00237C0B">
              <w:t>F2</w:t>
            </w:r>
          </w:p>
        </w:tc>
        <w:tc>
          <w:tcPr>
            <w:tcW w:w="2410" w:type="dxa"/>
          </w:tcPr>
          <w:p w:rsidR="007333C4" w:rsidRPr="00237C0B" w:rsidRDefault="00E46DDF" w:rsidP="00E46DDF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PEK_U02</w:t>
            </w:r>
          </w:p>
        </w:tc>
        <w:tc>
          <w:tcPr>
            <w:tcW w:w="4358" w:type="dxa"/>
          </w:tcPr>
          <w:p w:rsidR="007333C4" w:rsidRPr="00237C0B" w:rsidRDefault="00E46DDF" w:rsidP="007C72CA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Sprawdzian praktyczny przy komputerze</w:t>
            </w:r>
          </w:p>
        </w:tc>
      </w:tr>
      <w:tr w:rsidR="00237C0B" w:rsidRPr="00237C0B" w:rsidTr="00AA46FB">
        <w:tc>
          <w:tcPr>
            <w:tcW w:w="2518" w:type="dxa"/>
          </w:tcPr>
          <w:p w:rsidR="00E46DDF" w:rsidRPr="00237C0B" w:rsidRDefault="00E46DDF" w:rsidP="000359C0">
            <w:r w:rsidRPr="00237C0B">
              <w:t>P</w:t>
            </w:r>
          </w:p>
        </w:tc>
        <w:tc>
          <w:tcPr>
            <w:tcW w:w="2410" w:type="dxa"/>
          </w:tcPr>
          <w:p w:rsidR="00E46DDF" w:rsidRPr="00237C0B" w:rsidRDefault="00085C6E" w:rsidP="000359C0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PEK_W01, PEK_W02</w:t>
            </w:r>
          </w:p>
        </w:tc>
        <w:tc>
          <w:tcPr>
            <w:tcW w:w="4358" w:type="dxa"/>
          </w:tcPr>
          <w:p w:rsidR="00E46DDF" w:rsidRPr="00237C0B" w:rsidRDefault="00E46DDF" w:rsidP="000359C0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Sprawdzian pisemny</w:t>
            </w:r>
          </w:p>
        </w:tc>
      </w:tr>
      <w:tr w:rsidR="00237C0B" w:rsidRPr="00237C0B" w:rsidTr="007C72CA">
        <w:tc>
          <w:tcPr>
            <w:tcW w:w="9286" w:type="dxa"/>
            <w:gridSpan w:val="3"/>
          </w:tcPr>
          <w:p w:rsidR="00E46DDF" w:rsidRPr="00237C0B" w:rsidRDefault="00085C6E" w:rsidP="00A12397">
            <w:pPr>
              <w:rPr>
                <w:sz w:val="22"/>
                <w:szCs w:val="22"/>
              </w:rPr>
            </w:pPr>
            <w:r w:rsidRPr="00237C0B">
              <w:rPr>
                <w:sz w:val="22"/>
                <w:szCs w:val="22"/>
              </w:rPr>
              <w:t>F=2</w:t>
            </w:r>
            <w:r w:rsidR="00E46DDF" w:rsidRPr="00237C0B">
              <w:rPr>
                <w:sz w:val="22"/>
                <w:szCs w:val="22"/>
              </w:rPr>
              <w:t>, P=1</w:t>
            </w:r>
          </w:p>
        </w:tc>
      </w:tr>
    </w:tbl>
    <w:p w:rsidR="009A33BF" w:rsidRPr="00237C0B" w:rsidRDefault="009A33BF"/>
    <w:tbl>
      <w:tblPr>
        <w:tblW w:w="925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2"/>
      </w:tblGrid>
      <w:tr w:rsidR="00237C0B" w:rsidRPr="00237C0B" w:rsidTr="00CB69DA">
        <w:trPr>
          <w:cantSplit/>
          <w:trHeight w:val="330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237C0B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237C0B">
              <w:rPr>
                <w:b/>
                <w:bCs/>
              </w:rPr>
              <w:t>LITERATURA PODSTAWOWA I UZUPEŁNIAJĄCA</w:t>
            </w:r>
          </w:p>
        </w:tc>
      </w:tr>
      <w:tr w:rsidR="00237C0B" w:rsidRPr="00237C0B" w:rsidTr="00CB69DA">
        <w:trPr>
          <w:trHeight w:val="3995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237C0B" w:rsidRDefault="002B5912">
            <w:pPr>
              <w:snapToGrid w:val="0"/>
              <w:spacing w:after="60"/>
              <w:rPr>
                <w:bCs/>
                <w:caps/>
                <w:szCs w:val="18"/>
              </w:rPr>
            </w:pPr>
          </w:p>
          <w:p w:rsidR="002B5912" w:rsidRPr="00237C0B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237C0B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A87424" w:rsidRPr="00237C0B" w:rsidRDefault="00BC6F04" w:rsidP="00A87424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[1]</w:t>
            </w:r>
            <w:r w:rsidR="005D4EA0" w:rsidRPr="00237C0B">
              <w:rPr>
                <w:sz w:val="20"/>
                <w:szCs w:val="20"/>
              </w:rPr>
              <w:t xml:space="preserve"> </w:t>
            </w:r>
            <w:proofErr w:type="spellStart"/>
            <w:r w:rsidR="00A87424" w:rsidRPr="00237C0B">
              <w:rPr>
                <w:sz w:val="20"/>
                <w:szCs w:val="20"/>
              </w:rPr>
              <w:t>Barker</w:t>
            </w:r>
            <w:proofErr w:type="spellEnd"/>
            <w:r w:rsidR="00A87424" w:rsidRPr="00237C0B">
              <w:rPr>
                <w:sz w:val="20"/>
                <w:szCs w:val="20"/>
              </w:rPr>
              <w:t xml:space="preserve"> R., </w:t>
            </w:r>
            <w:r w:rsidR="00A87424" w:rsidRPr="00237C0B">
              <w:rPr>
                <w:i/>
                <w:sz w:val="20"/>
                <w:szCs w:val="20"/>
              </w:rPr>
              <w:t>CASE*Method - Modelowanie związków encji</w:t>
            </w:r>
            <w:r w:rsidR="00A87424" w:rsidRPr="00237C0B">
              <w:rPr>
                <w:sz w:val="20"/>
                <w:szCs w:val="20"/>
              </w:rPr>
              <w:t>, , PWN, Warszawa 1996.</w:t>
            </w:r>
          </w:p>
          <w:p w:rsidR="00250319" w:rsidRPr="00237C0B" w:rsidRDefault="00A87424" w:rsidP="00A87424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 xml:space="preserve">[2] </w:t>
            </w:r>
            <w:proofErr w:type="spellStart"/>
            <w:r w:rsidRPr="00237C0B">
              <w:rPr>
                <w:sz w:val="20"/>
                <w:szCs w:val="20"/>
              </w:rPr>
              <w:t>Barker</w:t>
            </w:r>
            <w:proofErr w:type="spellEnd"/>
            <w:r w:rsidRPr="00237C0B">
              <w:rPr>
                <w:sz w:val="20"/>
                <w:szCs w:val="20"/>
              </w:rPr>
              <w:t xml:space="preserve"> R., Longman C., </w:t>
            </w:r>
            <w:r w:rsidRPr="00237C0B">
              <w:rPr>
                <w:i/>
                <w:sz w:val="20"/>
                <w:szCs w:val="20"/>
              </w:rPr>
              <w:t>CASE*Method - Modelowanie funkcji i procesów</w:t>
            </w:r>
            <w:r w:rsidRPr="00237C0B">
              <w:rPr>
                <w:sz w:val="20"/>
                <w:szCs w:val="20"/>
              </w:rPr>
              <w:t>, WNT, Warszawa 1996.</w:t>
            </w:r>
          </w:p>
          <w:p w:rsidR="008238C3" w:rsidRPr="00237C0B" w:rsidRDefault="008238C3" w:rsidP="008238C3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 xml:space="preserve">[3] Dąbrowski W., Stasiak A., Wolski M., </w:t>
            </w:r>
            <w:r w:rsidRPr="00237C0B">
              <w:rPr>
                <w:i/>
                <w:sz w:val="20"/>
                <w:szCs w:val="20"/>
              </w:rPr>
              <w:t>Modelowanie systemów informatycznych w języku UML 2.1 w praktyce</w:t>
            </w:r>
            <w:r w:rsidRPr="00237C0B">
              <w:rPr>
                <w:sz w:val="20"/>
                <w:szCs w:val="20"/>
              </w:rPr>
              <w:t>, PWN, MIKOM, Warszawa 2007.</w:t>
            </w:r>
          </w:p>
          <w:p w:rsidR="00E6691C" w:rsidRPr="00237C0B" w:rsidRDefault="00E6691C" w:rsidP="005D4EA0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</w:t>
            </w:r>
            <w:r w:rsidR="00A87424" w:rsidRPr="00237C0B">
              <w:rPr>
                <w:sz w:val="20"/>
                <w:szCs w:val="20"/>
              </w:rPr>
              <w:t>4</w:t>
            </w:r>
            <w:r w:rsidRPr="00237C0B">
              <w:rPr>
                <w:sz w:val="20"/>
                <w:szCs w:val="20"/>
              </w:rPr>
              <w:t xml:space="preserve">] </w:t>
            </w:r>
            <w:proofErr w:type="spellStart"/>
            <w:r w:rsidRPr="00237C0B">
              <w:rPr>
                <w:sz w:val="20"/>
                <w:szCs w:val="20"/>
              </w:rPr>
              <w:t>Drejewicz</w:t>
            </w:r>
            <w:proofErr w:type="spellEnd"/>
            <w:r w:rsidRPr="00237C0B">
              <w:rPr>
                <w:sz w:val="20"/>
                <w:szCs w:val="20"/>
              </w:rPr>
              <w:t xml:space="preserve"> S., </w:t>
            </w:r>
            <w:r w:rsidRPr="00237C0B">
              <w:rPr>
                <w:i/>
                <w:sz w:val="20"/>
                <w:szCs w:val="20"/>
              </w:rPr>
              <w:t>Zrozumieć BPMN</w:t>
            </w:r>
            <w:r w:rsidRPr="00237C0B">
              <w:rPr>
                <w:sz w:val="20"/>
                <w:szCs w:val="20"/>
              </w:rPr>
              <w:t>. Helion, Wrocław 2012</w:t>
            </w:r>
          </w:p>
          <w:p w:rsidR="008707EB" w:rsidRPr="00237C0B" w:rsidRDefault="008707EB" w:rsidP="005D4EA0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[5</w:t>
            </w:r>
            <w:r w:rsidR="00677188" w:rsidRPr="00237C0B">
              <w:rPr>
                <w:sz w:val="20"/>
                <w:szCs w:val="20"/>
              </w:rPr>
              <w:t xml:space="preserve">] </w:t>
            </w:r>
            <w:r w:rsidRPr="00237C0B">
              <w:rPr>
                <w:sz w:val="20"/>
                <w:szCs w:val="20"/>
              </w:rPr>
              <w:t xml:space="preserve">Kijewska A., </w:t>
            </w:r>
            <w:r w:rsidRPr="00237C0B">
              <w:rPr>
                <w:i/>
                <w:sz w:val="20"/>
                <w:szCs w:val="20"/>
              </w:rPr>
              <w:t>Systemu informatyczne w zarządzaniu</w:t>
            </w:r>
            <w:r w:rsidRPr="00237C0B">
              <w:rPr>
                <w:sz w:val="20"/>
                <w:szCs w:val="20"/>
              </w:rPr>
              <w:t>, Wydawnictwo Politechniki Śląskiej, Gliwice, 2005.</w:t>
            </w:r>
          </w:p>
          <w:p w:rsidR="006F01A6" w:rsidRPr="00237C0B" w:rsidRDefault="006F01A6"/>
          <w:p w:rsidR="005803E3" w:rsidRPr="00237C0B" w:rsidRDefault="002B5912" w:rsidP="005D4EA0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237C0B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8238C3" w:rsidRPr="00237C0B" w:rsidRDefault="005D4EA0" w:rsidP="005D4EA0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</w:t>
            </w:r>
            <w:r w:rsidR="008238C3" w:rsidRPr="00237C0B">
              <w:rPr>
                <w:sz w:val="20"/>
                <w:szCs w:val="20"/>
              </w:rPr>
              <w:t xml:space="preserve">1] </w:t>
            </w:r>
            <w:proofErr w:type="spellStart"/>
            <w:r w:rsidR="008238C3" w:rsidRPr="00237C0B">
              <w:rPr>
                <w:sz w:val="20"/>
                <w:szCs w:val="20"/>
              </w:rPr>
              <w:t>Beynon</w:t>
            </w:r>
            <w:proofErr w:type="spellEnd"/>
            <w:r w:rsidR="008238C3" w:rsidRPr="00237C0B">
              <w:rPr>
                <w:sz w:val="20"/>
                <w:szCs w:val="20"/>
              </w:rPr>
              <w:t xml:space="preserve">-Davies P., </w:t>
            </w:r>
            <w:r w:rsidR="008238C3" w:rsidRPr="00237C0B">
              <w:rPr>
                <w:i/>
                <w:sz w:val="20"/>
                <w:szCs w:val="20"/>
              </w:rPr>
              <w:t>Inżynieria systemów informacyjnych</w:t>
            </w:r>
            <w:r w:rsidR="008238C3" w:rsidRPr="00237C0B">
              <w:rPr>
                <w:sz w:val="20"/>
                <w:szCs w:val="20"/>
              </w:rPr>
              <w:t>, WN-T, Warszawa 1999.</w:t>
            </w:r>
          </w:p>
          <w:p w:rsidR="00B4001C" w:rsidRPr="00237C0B" w:rsidRDefault="00B4001C" w:rsidP="00B4001C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 xml:space="preserve">[3] Muller R.J., </w:t>
            </w:r>
            <w:r w:rsidRPr="00237C0B">
              <w:rPr>
                <w:i/>
                <w:sz w:val="20"/>
                <w:szCs w:val="20"/>
              </w:rPr>
              <w:t>Bazy danych język UML w modelowaniu danych</w:t>
            </w:r>
            <w:r w:rsidRPr="00237C0B">
              <w:rPr>
                <w:sz w:val="20"/>
                <w:szCs w:val="20"/>
              </w:rPr>
              <w:t>, MIKOM, Warszawa 1999.</w:t>
            </w:r>
          </w:p>
          <w:p w:rsidR="005D4EA0" w:rsidRPr="00237C0B" w:rsidRDefault="008238C3" w:rsidP="00B4001C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[2</w:t>
            </w:r>
            <w:r w:rsidR="005D4EA0" w:rsidRPr="00237C0B">
              <w:rPr>
                <w:sz w:val="20"/>
                <w:szCs w:val="20"/>
              </w:rPr>
              <w:t>]</w:t>
            </w:r>
            <w:r w:rsidR="00A87424" w:rsidRPr="00237C0B">
              <w:rPr>
                <w:sz w:val="20"/>
                <w:szCs w:val="20"/>
              </w:rPr>
              <w:t xml:space="preserve"> </w:t>
            </w:r>
            <w:r w:rsidRPr="00237C0B">
              <w:rPr>
                <w:sz w:val="20"/>
                <w:szCs w:val="20"/>
              </w:rPr>
              <w:t xml:space="preserve">Wrycza S., </w:t>
            </w:r>
            <w:r w:rsidR="00A87424" w:rsidRPr="00237C0B">
              <w:rPr>
                <w:i/>
                <w:sz w:val="20"/>
                <w:szCs w:val="20"/>
              </w:rPr>
              <w:t>Analiza i projektowanie systemów informatycznych zarządzania. Metodyki, techniki, narzędzia</w:t>
            </w:r>
            <w:r w:rsidR="00A87424" w:rsidRPr="00237C0B">
              <w:rPr>
                <w:sz w:val="20"/>
                <w:szCs w:val="20"/>
              </w:rPr>
              <w:t>. PWN, Warszawa 1999</w:t>
            </w:r>
            <w:r w:rsidR="00BC6F04" w:rsidRPr="00237C0B">
              <w:rPr>
                <w:sz w:val="20"/>
                <w:szCs w:val="20"/>
              </w:rPr>
              <w:t>..</w:t>
            </w:r>
          </w:p>
          <w:p w:rsidR="005D4EA0" w:rsidRPr="00237C0B" w:rsidRDefault="001744AE" w:rsidP="008238C3">
            <w:pPr>
              <w:ind w:left="10"/>
              <w:rPr>
                <w:sz w:val="20"/>
                <w:szCs w:val="20"/>
              </w:rPr>
            </w:pPr>
            <w:r w:rsidRPr="00237C0B">
              <w:rPr>
                <w:sz w:val="20"/>
                <w:szCs w:val="20"/>
              </w:rPr>
              <w:t>[4</w:t>
            </w:r>
            <w:r w:rsidR="005D4EA0" w:rsidRPr="00237C0B">
              <w:rPr>
                <w:sz w:val="20"/>
                <w:szCs w:val="20"/>
              </w:rPr>
              <w:t>]</w:t>
            </w:r>
            <w:r w:rsidRPr="00237C0B">
              <w:rPr>
                <w:sz w:val="20"/>
                <w:szCs w:val="20"/>
              </w:rPr>
              <w:t xml:space="preserve">Wrycza S., </w:t>
            </w:r>
            <w:r w:rsidRPr="00237C0B">
              <w:rPr>
                <w:i/>
                <w:sz w:val="20"/>
                <w:szCs w:val="20"/>
              </w:rPr>
              <w:t>Informatyka ekonomiczna</w:t>
            </w:r>
            <w:r w:rsidRPr="00237C0B">
              <w:rPr>
                <w:sz w:val="20"/>
                <w:szCs w:val="20"/>
              </w:rPr>
              <w:t>.</w:t>
            </w:r>
            <w:r w:rsidR="008707EB" w:rsidRPr="00237C0B">
              <w:rPr>
                <w:sz w:val="20"/>
                <w:szCs w:val="20"/>
              </w:rPr>
              <w:t xml:space="preserve"> </w:t>
            </w:r>
            <w:r w:rsidRPr="00237C0B">
              <w:rPr>
                <w:i/>
                <w:sz w:val="20"/>
                <w:szCs w:val="20"/>
              </w:rPr>
              <w:t>Podręcznik akademicki</w:t>
            </w:r>
            <w:r w:rsidRPr="00237C0B">
              <w:rPr>
                <w:sz w:val="20"/>
                <w:szCs w:val="20"/>
              </w:rPr>
              <w:t>, PWE, Warszawa 2010</w:t>
            </w:r>
            <w:r w:rsidR="00BC6F04" w:rsidRPr="00237C0B">
              <w:rPr>
                <w:sz w:val="20"/>
                <w:szCs w:val="20"/>
              </w:rPr>
              <w:t>.</w:t>
            </w:r>
          </w:p>
          <w:p w:rsidR="005D4EA0" w:rsidRPr="00237C0B" w:rsidRDefault="005D4EA0" w:rsidP="00342C10"/>
        </w:tc>
      </w:tr>
      <w:tr w:rsidR="00237C0B" w:rsidRPr="00237C0B" w:rsidTr="00CB69DA">
        <w:trPr>
          <w:trHeight w:val="298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237C0B" w:rsidRDefault="00C84573">
            <w:pPr>
              <w:snapToGrid w:val="0"/>
              <w:rPr>
                <w:b/>
                <w:bCs/>
              </w:rPr>
            </w:pPr>
            <w:r w:rsidRPr="00237C0B">
              <w:rPr>
                <w:b/>
                <w:bCs/>
              </w:rPr>
              <w:t xml:space="preserve">OPIEKUN </w:t>
            </w:r>
            <w:r w:rsidR="009A3831" w:rsidRPr="00237C0B">
              <w:rPr>
                <w:b/>
                <w:bCs/>
              </w:rPr>
              <w:t>PRZEDMIOT</w:t>
            </w:r>
            <w:r w:rsidRPr="00237C0B">
              <w:rPr>
                <w:b/>
                <w:bCs/>
              </w:rPr>
              <w:t>U</w:t>
            </w:r>
            <w:r w:rsidR="009A3831" w:rsidRPr="00237C0B">
              <w:rPr>
                <w:b/>
                <w:bCs/>
              </w:rPr>
              <w:t xml:space="preserve"> (IMIĘ, NAZWISKO, ADRES E-MAIL)</w:t>
            </w:r>
          </w:p>
        </w:tc>
      </w:tr>
      <w:tr w:rsidR="00237C0B" w:rsidRPr="00237C0B" w:rsidTr="00CB69DA">
        <w:trPr>
          <w:trHeight w:val="419"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69DA" w:rsidRPr="00237C0B" w:rsidRDefault="00CB69DA" w:rsidP="00342C10">
            <w:pPr>
              <w:snapToGrid w:val="0"/>
              <w:ind w:left="360"/>
              <w:rPr>
                <w:bCs/>
              </w:rPr>
            </w:pPr>
            <w:r w:rsidRPr="00237C0B">
              <w:rPr>
                <w:bCs/>
              </w:rPr>
              <w:t xml:space="preserve">Leopold Szczurowski, </w:t>
            </w:r>
            <w:hyperlink r:id="rId8" w:history="1">
              <w:r w:rsidR="00F10AD5" w:rsidRPr="00B34885">
                <w:rPr>
                  <w:rStyle w:val="Hipercze"/>
                  <w:bCs/>
                </w:rPr>
                <w:t>leopold.szczurowski@pwr.edu.pl</w:t>
              </w:r>
            </w:hyperlink>
          </w:p>
          <w:p w:rsidR="00342C10" w:rsidRPr="00237C0B" w:rsidRDefault="00342C10" w:rsidP="00F10AD5">
            <w:pPr>
              <w:snapToGrid w:val="0"/>
              <w:ind w:left="360"/>
              <w:rPr>
                <w:bCs/>
                <w:lang w:val="en-US"/>
              </w:rPr>
            </w:pPr>
            <w:r w:rsidRPr="00237C0B">
              <w:rPr>
                <w:bCs/>
              </w:rPr>
              <w:t xml:space="preserve">Maria Galant-Pater, </w:t>
            </w:r>
            <w:hyperlink r:id="rId9" w:history="1">
              <w:r w:rsidR="00F10AD5" w:rsidRPr="00B34885">
                <w:rPr>
                  <w:rStyle w:val="Hipercze"/>
                  <w:bCs/>
                  <w:lang w:val="en-US"/>
                </w:rPr>
                <w:t>maria.galant-Pater@pwr.edu.pl</w:t>
              </w:r>
            </w:hyperlink>
            <w:r w:rsidR="00CB69DA" w:rsidRPr="00237C0B">
              <w:rPr>
                <w:bCs/>
                <w:lang w:val="en-US"/>
              </w:rPr>
              <w:t xml:space="preserve"> </w:t>
            </w:r>
          </w:p>
        </w:tc>
      </w:tr>
    </w:tbl>
    <w:p w:rsidR="00F10AD5" w:rsidRDefault="00F10AD5"/>
    <w:sectPr w:rsidR="00F10AD5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284" w:rsidRDefault="00BA4284">
      <w:r>
        <w:separator/>
      </w:r>
    </w:p>
  </w:endnote>
  <w:endnote w:type="continuationSeparator" w:id="0">
    <w:p w:rsidR="00BA4284" w:rsidRDefault="00BA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284" w:rsidRDefault="00BA4284">
      <w:r>
        <w:separator/>
      </w:r>
    </w:p>
  </w:footnote>
  <w:footnote w:type="continuationSeparator" w:id="0">
    <w:p w:rsidR="00BA4284" w:rsidRDefault="00BA4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A84E69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  <w:num w:numId="17">
    <w:abstractNumId w:val="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3F9D"/>
    <w:rsid w:val="00014640"/>
    <w:rsid w:val="000156A0"/>
    <w:rsid w:val="00026576"/>
    <w:rsid w:val="00034144"/>
    <w:rsid w:val="000359C0"/>
    <w:rsid w:val="00041381"/>
    <w:rsid w:val="0004763A"/>
    <w:rsid w:val="00052E6F"/>
    <w:rsid w:val="00054669"/>
    <w:rsid w:val="00067B47"/>
    <w:rsid w:val="00072643"/>
    <w:rsid w:val="0007576B"/>
    <w:rsid w:val="000757F3"/>
    <w:rsid w:val="00084262"/>
    <w:rsid w:val="00085C6E"/>
    <w:rsid w:val="00095840"/>
    <w:rsid w:val="0009619E"/>
    <w:rsid w:val="000A0315"/>
    <w:rsid w:val="000A2D82"/>
    <w:rsid w:val="000A754B"/>
    <w:rsid w:val="000B2EDD"/>
    <w:rsid w:val="000B6A63"/>
    <w:rsid w:val="000D2204"/>
    <w:rsid w:val="000D4CA5"/>
    <w:rsid w:val="000D6C24"/>
    <w:rsid w:val="000E365C"/>
    <w:rsid w:val="000F3A10"/>
    <w:rsid w:val="000F795F"/>
    <w:rsid w:val="00104752"/>
    <w:rsid w:val="0010677A"/>
    <w:rsid w:val="00112BB5"/>
    <w:rsid w:val="00121FE8"/>
    <w:rsid w:val="00126B93"/>
    <w:rsid w:val="00137548"/>
    <w:rsid w:val="00147F86"/>
    <w:rsid w:val="00150B19"/>
    <w:rsid w:val="001553D6"/>
    <w:rsid w:val="0016135A"/>
    <w:rsid w:val="00161417"/>
    <w:rsid w:val="00165206"/>
    <w:rsid w:val="0017211E"/>
    <w:rsid w:val="001739C6"/>
    <w:rsid w:val="001744AE"/>
    <w:rsid w:val="00193412"/>
    <w:rsid w:val="00195696"/>
    <w:rsid w:val="00195F9F"/>
    <w:rsid w:val="001A3434"/>
    <w:rsid w:val="001A3E8A"/>
    <w:rsid w:val="001A43C0"/>
    <w:rsid w:val="001B6B2D"/>
    <w:rsid w:val="001B6BD1"/>
    <w:rsid w:val="001D58E2"/>
    <w:rsid w:val="001E0D88"/>
    <w:rsid w:val="001E4CDA"/>
    <w:rsid w:val="001E7E3A"/>
    <w:rsid w:val="00216C3F"/>
    <w:rsid w:val="00221A54"/>
    <w:rsid w:val="00227593"/>
    <w:rsid w:val="0023230F"/>
    <w:rsid w:val="00236A6A"/>
    <w:rsid w:val="00237C0B"/>
    <w:rsid w:val="00250319"/>
    <w:rsid w:val="00252DBF"/>
    <w:rsid w:val="00280802"/>
    <w:rsid w:val="00280C2B"/>
    <w:rsid w:val="00292BFC"/>
    <w:rsid w:val="00294B23"/>
    <w:rsid w:val="002A358C"/>
    <w:rsid w:val="002B2B29"/>
    <w:rsid w:val="002B3A2C"/>
    <w:rsid w:val="002B5912"/>
    <w:rsid w:val="002C13D6"/>
    <w:rsid w:val="002C4A38"/>
    <w:rsid w:val="002D1DFA"/>
    <w:rsid w:val="002D774C"/>
    <w:rsid w:val="002D7FF3"/>
    <w:rsid w:val="002E286E"/>
    <w:rsid w:val="002F6FF1"/>
    <w:rsid w:val="003013A2"/>
    <w:rsid w:val="00315F42"/>
    <w:rsid w:val="00322C0D"/>
    <w:rsid w:val="00322EDC"/>
    <w:rsid w:val="0032517E"/>
    <w:rsid w:val="00327BAD"/>
    <w:rsid w:val="00330D51"/>
    <w:rsid w:val="003325BF"/>
    <w:rsid w:val="0033626A"/>
    <w:rsid w:val="00337935"/>
    <w:rsid w:val="00342C10"/>
    <w:rsid w:val="00361AB9"/>
    <w:rsid w:val="003810E9"/>
    <w:rsid w:val="00381E85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662AB"/>
    <w:rsid w:val="00467DD6"/>
    <w:rsid w:val="00476124"/>
    <w:rsid w:val="00476918"/>
    <w:rsid w:val="00477042"/>
    <w:rsid w:val="00480AC6"/>
    <w:rsid w:val="00487489"/>
    <w:rsid w:val="004957ED"/>
    <w:rsid w:val="004A69E4"/>
    <w:rsid w:val="004A7DEB"/>
    <w:rsid w:val="004A7FFC"/>
    <w:rsid w:val="004B2951"/>
    <w:rsid w:val="004C4B53"/>
    <w:rsid w:val="004D36CA"/>
    <w:rsid w:val="004D7607"/>
    <w:rsid w:val="005022BC"/>
    <w:rsid w:val="0050644A"/>
    <w:rsid w:val="0053562E"/>
    <w:rsid w:val="005475EE"/>
    <w:rsid w:val="00556547"/>
    <w:rsid w:val="00562C35"/>
    <w:rsid w:val="00562E32"/>
    <w:rsid w:val="005732CA"/>
    <w:rsid w:val="00577050"/>
    <w:rsid w:val="005803E3"/>
    <w:rsid w:val="005828E0"/>
    <w:rsid w:val="005849D9"/>
    <w:rsid w:val="00586A54"/>
    <w:rsid w:val="00590B78"/>
    <w:rsid w:val="00592BDA"/>
    <w:rsid w:val="005940CD"/>
    <w:rsid w:val="005940F3"/>
    <w:rsid w:val="00594550"/>
    <w:rsid w:val="005B128C"/>
    <w:rsid w:val="005C16CA"/>
    <w:rsid w:val="005C5D72"/>
    <w:rsid w:val="005C6F14"/>
    <w:rsid w:val="005D4EA0"/>
    <w:rsid w:val="005D5BFB"/>
    <w:rsid w:val="00603641"/>
    <w:rsid w:val="00603C29"/>
    <w:rsid w:val="006171A0"/>
    <w:rsid w:val="00621B56"/>
    <w:rsid w:val="00641037"/>
    <w:rsid w:val="006447CD"/>
    <w:rsid w:val="00655EC0"/>
    <w:rsid w:val="0066293F"/>
    <w:rsid w:val="00663BA2"/>
    <w:rsid w:val="00677188"/>
    <w:rsid w:val="006A4F93"/>
    <w:rsid w:val="006B0D90"/>
    <w:rsid w:val="006C64BB"/>
    <w:rsid w:val="006D0380"/>
    <w:rsid w:val="006D53FB"/>
    <w:rsid w:val="006D5EA5"/>
    <w:rsid w:val="006E26C7"/>
    <w:rsid w:val="006E6664"/>
    <w:rsid w:val="006E7055"/>
    <w:rsid w:val="006F01A6"/>
    <w:rsid w:val="006F42AE"/>
    <w:rsid w:val="0071360A"/>
    <w:rsid w:val="00713A17"/>
    <w:rsid w:val="007206D5"/>
    <w:rsid w:val="00722987"/>
    <w:rsid w:val="007333C4"/>
    <w:rsid w:val="007358EE"/>
    <w:rsid w:val="00735BD2"/>
    <w:rsid w:val="007442E1"/>
    <w:rsid w:val="00765B5D"/>
    <w:rsid w:val="0079384F"/>
    <w:rsid w:val="007B30F9"/>
    <w:rsid w:val="007B5E7E"/>
    <w:rsid w:val="007C6787"/>
    <w:rsid w:val="007C72CA"/>
    <w:rsid w:val="007D0ED4"/>
    <w:rsid w:val="007D1760"/>
    <w:rsid w:val="007D46F8"/>
    <w:rsid w:val="007D5C79"/>
    <w:rsid w:val="007E1760"/>
    <w:rsid w:val="007F233E"/>
    <w:rsid w:val="007F3495"/>
    <w:rsid w:val="008011DB"/>
    <w:rsid w:val="00813723"/>
    <w:rsid w:val="008238C3"/>
    <w:rsid w:val="00842B4D"/>
    <w:rsid w:val="0085533D"/>
    <w:rsid w:val="00857AD3"/>
    <w:rsid w:val="008707EB"/>
    <w:rsid w:val="008730C1"/>
    <w:rsid w:val="00874AAA"/>
    <w:rsid w:val="00875BE6"/>
    <w:rsid w:val="0088247B"/>
    <w:rsid w:val="008A0AE7"/>
    <w:rsid w:val="008A1669"/>
    <w:rsid w:val="008B3399"/>
    <w:rsid w:val="008C4D57"/>
    <w:rsid w:val="008F0CB4"/>
    <w:rsid w:val="008F1AD2"/>
    <w:rsid w:val="008F454C"/>
    <w:rsid w:val="008F5F86"/>
    <w:rsid w:val="0091318D"/>
    <w:rsid w:val="00915194"/>
    <w:rsid w:val="00923E62"/>
    <w:rsid w:val="00937508"/>
    <w:rsid w:val="00954908"/>
    <w:rsid w:val="00957B34"/>
    <w:rsid w:val="009607EF"/>
    <w:rsid w:val="009639EB"/>
    <w:rsid w:val="00965E7F"/>
    <w:rsid w:val="0096719C"/>
    <w:rsid w:val="00971585"/>
    <w:rsid w:val="00977663"/>
    <w:rsid w:val="00990D32"/>
    <w:rsid w:val="009A33BF"/>
    <w:rsid w:val="009A3831"/>
    <w:rsid w:val="009B74F0"/>
    <w:rsid w:val="009C01C4"/>
    <w:rsid w:val="009D1E64"/>
    <w:rsid w:val="009D49C5"/>
    <w:rsid w:val="009D5963"/>
    <w:rsid w:val="009E23F5"/>
    <w:rsid w:val="009E431C"/>
    <w:rsid w:val="009F0ECB"/>
    <w:rsid w:val="00A06A41"/>
    <w:rsid w:val="00A12397"/>
    <w:rsid w:val="00A12B4B"/>
    <w:rsid w:val="00A309E9"/>
    <w:rsid w:val="00A677CF"/>
    <w:rsid w:val="00A73274"/>
    <w:rsid w:val="00A87424"/>
    <w:rsid w:val="00AA10A4"/>
    <w:rsid w:val="00AA46FB"/>
    <w:rsid w:val="00AB696A"/>
    <w:rsid w:val="00AB78D3"/>
    <w:rsid w:val="00AC0C11"/>
    <w:rsid w:val="00AC4224"/>
    <w:rsid w:val="00AD6163"/>
    <w:rsid w:val="00AD643A"/>
    <w:rsid w:val="00B03744"/>
    <w:rsid w:val="00B110CD"/>
    <w:rsid w:val="00B3200B"/>
    <w:rsid w:val="00B34ACA"/>
    <w:rsid w:val="00B3552F"/>
    <w:rsid w:val="00B4001C"/>
    <w:rsid w:val="00B43849"/>
    <w:rsid w:val="00B4771F"/>
    <w:rsid w:val="00B53E01"/>
    <w:rsid w:val="00B721DE"/>
    <w:rsid w:val="00B856CE"/>
    <w:rsid w:val="00B975A9"/>
    <w:rsid w:val="00BA26EE"/>
    <w:rsid w:val="00BA3D6E"/>
    <w:rsid w:val="00BA4284"/>
    <w:rsid w:val="00BB36C9"/>
    <w:rsid w:val="00BC6F04"/>
    <w:rsid w:val="00BE27A3"/>
    <w:rsid w:val="00BF211E"/>
    <w:rsid w:val="00BF38AF"/>
    <w:rsid w:val="00BF5305"/>
    <w:rsid w:val="00C1459D"/>
    <w:rsid w:val="00C16DC6"/>
    <w:rsid w:val="00C353CC"/>
    <w:rsid w:val="00C35AC8"/>
    <w:rsid w:val="00C40469"/>
    <w:rsid w:val="00C44F4D"/>
    <w:rsid w:val="00C45CB2"/>
    <w:rsid w:val="00C54939"/>
    <w:rsid w:val="00C84573"/>
    <w:rsid w:val="00C8682D"/>
    <w:rsid w:val="00C87578"/>
    <w:rsid w:val="00C87AD1"/>
    <w:rsid w:val="00C9545F"/>
    <w:rsid w:val="00CA54E8"/>
    <w:rsid w:val="00CA5C4D"/>
    <w:rsid w:val="00CB69DA"/>
    <w:rsid w:val="00CB759A"/>
    <w:rsid w:val="00CC204D"/>
    <w:rsid w:val="00CC24B3"/>
    <w:rsid w:val="00CC3ED8"/>
    <w:rsid w:val="00CE0349"/>
    <w:rsid w:val="00CF0B3C"/>
    <w:rsid w:val="00D10320"/>
    <w:rsid w:val="00D332B9"/>
    <w:rsid w:val="00D36FFE"/>
    <w:rsid w:val="00D376AB"/>
    <w:rsid w:val="00D4619A"/>
    <w:rsid w:val="00D552A5"/>
    <w:rsid w:val="00D81453"/>
    <w:rsid w:val="00D93B60"/>
    <w:rsid w:val="00DA26F1"/>
    <w:rsid w:val="00DA2E73"/>
    <w:rsid w:val="00DA525E"/>
    <w:rsid w:val="00DB54F7"/>
    <w:rsid w:val="00DB58D8"/>
    <w:rsid w:val="00DB7C62"/>
    <w:rsid w:val="00DC069F"/>
    <w:rsid w:val="00DC16A5"/>
    <w:rsid w:val="00DC5082"/>
    <w:rsid w:val="00E022A7"/>
    <w:rsid w:val="00E051BD"/>
    <w:rsid w:val="00E14056"/>
    <w:rsid w:val="00E23B77"/>
    <w:rsid w:val="00E40AB7"/>
    <w:rsid w:val="00E455B3"/>
    <w:rsid w:val="00E46DDF"/>
    <w:rsid w:val="00E52DD3"/>
    <w:rsid w:val="00E5380C"/>
    <w:rsid w:val="00E646A1"/>
    <w:rsid w:val="00E6691C"/>
    <w:rsid w:val="00E76872"/>
    <w:rsid w:val="00E77ADA"/>
    <w:rsid w:val="00E94543"/>
    <w:rsid w:val="00EA4B7D"/>
    <w:rsid w:val="00EB330B"/>
    <w:rsid w:val="00EB41AE"/>
    <w:rsid w:val="00EC279C"/>
    <w:rsid w:val="00ED0D2C"/>
    <w:rsid w:val="00ED4A66"/>
    <w:rsid w:val="00ED7792"/>
    <w:rsid w:val="00ED7A4C"/>
    <w:rsid w:val="00EE3698"/>
    <w:rsid w:val="00EF221E"/>
    <w:rsid w:val="00F035B2"/>
    <w:rsid w:val="00F06760"/>
    <w:rsid w:val="00F10AD5"/>
    <w:rsid w:val="00F138A7"/>
    <w:rsid w:val="00F176F8"/>
    <w:rsid w:val="00F225C2"/>
    <w:rsid w:val="00F23EB3"/>
    <w:rsid w:val="00F24C5B"/>
    <w:rsid w:val="00F4058A"/>
    <w:rsid w:val="00F439AF"/>
    <w:rsid w:val="00F452C5"/>
    <w:rsid w:val="00F516A0"/>
    <w:rsid w:val="00F54700"/>
    <w:rsid w:val="00F55524"/>
    <w:rsid w:val="00F60A81"/>
    <w:rsid w:val="00F62928"/>
    <w:rsid w:val="00F64B62"/>
    <w:rsid w:val="00F84BEE"/>
    <w:rsid w:val="00FA3960"/>
    <w:rsid w:val="00FB2632"/>
    <w:rsid w:val="00FC3901"/>
    <w:rsid w:val="00FE4436"/>
    <w:rsid w:val="00FF2C4D"/>
    <w:rsid w:val="00FF63E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Styl1">
    <w:name w:val="Styl1"/>
    <w:rsid w:val="000F795F"/>
    <w:rPr>
      <w:sz w:val="24"/>
      <w:szCs w:val="24"/>
      <w:lang w:eastAsia="ar-SA"/>
    </w:rPr>
  </w:style>
  <w:style w:type="character" w:styleId="Odwoaniedokomentarza">
    <w:name w:val="annotation reference"/>
    <w:rsid w:val="00322E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22E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322ED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22EDC"/>
    <w:rPr>
      <w:b/>
      <w:bCs/>
    </w:rPr>
  </w:style>
  <w:style w:type="character" w:customStyle="1" w:styleId="TematkomentarzaZnak">
    <w:name w:val="Temat komentarza Znak"/>
    <w:link w:val="Tematkomentarza"/>
    <w:rsid w:val="00322ED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22E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22ED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Styl1">
    <w:name w:val="Styl1"/>
    <w:rsid w:val="000F795F"/>
    <w:rPr>
      <w:sz w:val="24"/>
      <w:szCs w:val="24"/>
      <w:lang w:eastAsia="ar-SA"/>
    </w:rPr>
  </w:style>
  <w:style w:type="character" w:styleId="Odwoaniedokomentarza">
    <w:name w:val="annotation reference"/>
    <w:rsid w:val="00322E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22E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322ED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22EDC"/>
    <w:rPr>
      <w:b/>
      <w:bCs/>
    </w:rPr>
  </w:style>
  <w:style w:type="character" w:customStyle="1" w:styleId="TematkomentarzaZnak">
    <w:name w:val="Temat komentarza Znak"/>
    <w:link w:val="Tematkomentarza"/>
    <w:rsid w:val="00322ED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22E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22EDC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opold.szczurowski@pwr.edu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ria.galant-Pater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EE7D3A24</Template>
  <TotalTime>0</TotalTime>
  <Pages>4</Pages>
  <Words>1152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8048</CharactersWithSpaces>
  <SharedDoc>false</SharedDoc>
  <HLinks>
    <vt:vector size="12" baseType="variant">
      <vt:variant>
        <vt:i4>2621530</vt:i4>
      </vt:variant>
      <vt:variant>
        <vt:i4>3</vt:i4>
      </vt:variant>
      <vt:variant>
        <vt:i4>0</vt:i4>
      </vt:variant>
      <vt:variant>
        <vt:i4>5</vt:i4>
      </vt:variant>
      <vt:variant>
        <vt:lpwstr>mailto:maria.galant-Pater@pwr.wroc.pl</vt:lpwstr>
      </vt:variant>
      <vt:variant>
        <vt:lpwstr/>
      </vt:variant>
      <vt:variant>
        <vt:i4>2228235</vt:i4>
      </vt:variant>
      <vt:variant>
        <vt:i4>0</vt:i4>
      </vt:variant>
      <vt:variant>
        <vt:i4>0</vt:i4>
      </vt:variant>
      <vt:variant>
        <vt:i4>5</vt:i4>
      </vt:variant>
      <vt:variant>
        <vt:lpwstr>mailto:leopold.szczurowski@pwr.wroc.pl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3</cp:revision>
  <cp:lastPrinted>2012-05-07T10:13:00Z</cp:lastPrinted>
  <dcterms:created xsi:type="dcterms:W3CDTF">2019-04-02T07:02:00Z</dcterms:created>
  <dcterms:modified xsi:type="dcterms:W3CDTF">2020-05-15T15:57:00Z</dcterms:modified>
</cp:coreProperties>
</file>