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240AD" w14:textId="77777777" w:rsidR="00C46799" w:rsidRPr="00C46799" w:rsidRDefault="00C46799" w:rsidP="00C46799">
      <w:pPr>
        <w:spacing w:after="0" w:line="240" w:lineRule="auto"/>
        <w:jc w:val="right"/>
        <w:rPr>
          <w:rFonts w:eastAsia="Times New Roman"/>
          <w:lang w:eastAsia="pl-PL"/>
        </w:rPr>
      </w:pPr>
      <w:r w:rsidRPr="00C46799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7CC3B0C7" w14:textId="77777777" w:rsidTr="00EE1F4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CA42F" w14:textId="77619ADC" w:rsidR="00C82C84" w:rsidRPr="00EE1F40" w:rsidRDefault="00C82C84" w:rsidP="00C82C8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EE1F40">
              <w:rPr>
                <w:rFonts w:eastAsia="Times New Roman"/>
                <w:sz w:val="22"/>
                <w:szCs w:val="22"/>
                <w:lang w:val="en-US" w:eastAsia="pl-PL"/>
              </w:rPr>
              <w:t>FACULTY OF COMPUTER SCIENCE AND MANAGEMENT</w:t>
            </w:r>
          </w:p>
          <w:p w14:paraId="7F69C3F1" w14:textId="77777777" w:rsidR="003C337D" w:rsidRPr="00EE1F40" w:rsidRDefault="003C337D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EE1F4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3F4E12" w14:textId="583C1179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3357DC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Psychology</w:t>
            </w:r>
          </w:p>
          <w:p w14:paraId="54A2E9CC" w14:textId="1D8025EF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proofErr w:type="spellStart"/>
            <w:r w:rsidR="003357DC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Psychologia</w:t>
            </w:r>
            <w:proofErr w:type="spellEnd"/>
          </w:p>
          <w:p w14:paraId="08F0081C" w14:textId="2D1DA2C4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52DB3548" w14:textId="2F9AD91E" w:rsidR="00DB5C32" w:rsidRPr="00107DA8" w:rsidRDefault="00551CD3" w:rsidP="00DB5C3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DB5C3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</w:t>
            </w:r>
          </w:p>
          <w:p w14:paraId="26AD7392" w14:textId="66FD6F8E" w:rsidR="003C337D" w:rsidRPr="00EE1F40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</w:t>
            </w:r>
            <w:r w:rsidR="00840409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academic</w:t>
            </w:r>
          </w:p>
          <w:p w14:paraId="6737707E" w14:textId="35FAE8DA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1st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full-time</w:t>
            </w:r>
          </w:p>
          <w:p w14:paraId="54E3846A" w14:textId="4110AC6D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375BACE7" w14:textId="36CF1E53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code </w:t>
            </w:r>
            <w:r w:rsidR="00840409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PSZ111</w:t>
            </w:r>
            <w:r w:rsidR="0062517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9</w:t>
            </w:r>
          </w:p>
          <w:p w14:paraId="5304DDF4" w14:textId="343B5C71" w:rsidR="00551CD3" w:rsidRPr="00BA0882" w:rsidRDefault="00551CD3" w:rsidP="008404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</w:tbl>
    <w:p w14:paraId="7A61CC02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1229"/>
        <w:gridCol w:w="775"/>
        <w:gridCol w:w="1027"/>
        <w:gridCol w:w="751"/>
        <w:gridCol w:w="834"/>
      </w:tblGrid>
      <w:tr w:rsidR="00551CD3" w:rsidRPr="00BA0882" w14:paraId="20D0DF4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  <w:proofErr w:type="spellEnd"/>
          </w:p>
        </w:tc>
      </w:tr>
      <w:tr w:rsidR="00551CD3" w:rsidRPr="00BA0882" w14:paraId="232FE60C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5D53" w14:textId="411815B2" w:rsidR="00551CD3" w:rsidRPr="00840409" w:rsidRDefault="008D357E" w:rsidP="00840409">
            <w:pPr>
              <w:spacing w:after="0" w:line="240" w:lineRule="auto"/>
              <w:jc w:val="center"/>
              <w:rPr>
                <w:rFonts w:eastAsia="Times New Roman"/>
                <w:b/>
                <w:position w:val="-6"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position w:val="-6"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D183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CF8C2" w14:textId="333EE276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419984F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7A1A5" w14:textId="02626E6A" w:rsidR="00551CD3" w:rsidRPr="00840409" w:rsidRDefault="00840409" w:rsidP="00840409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075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755F6" w14:textId="6EDD1A1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5E484B6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7CBDACD1" w:rsidR="00551CD3" w:rsidRPr="00840409" w:rsidRDefault="00840409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6C954989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4BD6054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7A2DD875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20DCE" w14:textId="36FBEFDE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2D736D" w14:paraId="19BE71FD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16CF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35F3CFB0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of ECTS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0E829752" w:rsidR="00551CD3" w:rsidRPr="00840409" w:rsidRDefault="00C82C84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BDA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2D736D" w14:paraId="28992197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551CD3" w:rsidRPr="00BA0882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2970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1E0B039A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4387433A" w:rsidR="00551CD3" w:rsidRPr="00BA0882" w:rsidRDefault="004D667A" w:rsidP="00AA13D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D667A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4D667A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7FC628D9" w:rsidR="00551CD3" w:rsidRPr="00840409" w:rsidRDefault="008D357E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840409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  <w:r w:rsidR="002D736D">
              <w:rPr>
                <w:rFonts w:eastAsia="Times New Roman"/>
                <w:b/>
                <w:sz w:val="22"/>
                <w:szCs w:val="22"/>
                <w:lang w:val="en-US" w:eastAsia="pl-PL"/>
              </w:rPr>
              <w:t>.0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E310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2795F7AC" w14:textId="77777777" w:rsidR="00551CD3" w:rsidRPr="00BA088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BA0882">
        <w:rPr>
          <w:rFonts w:eastAsia="Times New Roman"/>
          <w:sz w:val="22"/>
          <w:szCs w:val="22"/>
          <w:lang w:eastAsia="pl-PL"/>
        </w:rPr>
        <w:t>*</w:t>
      </w:r>
      <w:proofErr w:type="spellStart"/>
      <w:r w:rsidRPr="00BA0882">
        <w:rPr>
          <w:rFonts w:eastAsia="Times New Roman"/>
          <w:sz w:val="22"/>
          <w:szCs w:val="22"/>
          <w:lang w:eastAsia="pl-PL"/>
        </w:rPr>
        <w:t>delete</w:t>
      </w:r>
      <w:proofErr w:type="spellEnd"/>
      <w:r w:rsidRPr="00BA0882">
        <w:rPr>
          <w:rFonts w:eastAsia="Times New Roman"/>
          <w:sz w:val="22"/>
          <w:szCs w:val="22"/>
          <w:lang w:eastAsia="pl-PL"/>
        </w:rPr>
        <w:t xml:space="preserve"> as </w:t>
      </w:r>
      <w:proofErr w:type="spellStart"/>
      <w:r w:rsidRPr="00BA0882">
        <w:rPr>
          <w:rFonts w:eastAsia="Times New Roman"/>
          <w:sz w:val="22"/>
          <w:szCs w:val="2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D736D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3"/>
            <w:bookmarkEnd w:id="4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1B67DC39" w14:textId="703D4478" w:rsidR="00551CD3" w:rsidRPr="00BA0882" w:rsidRDefault="00551CD3" w:rsidP="008A1477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1. 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>Intermediate to higher English language skills</w:t>
            </w:r>
          </w:p>
        </w:tc>
      </w:tr>
    </w:tbl>
    <w:p w14:paraId="729A74D7" w14:textId="7978B3B0" w:rsidR="00551CD3" w:rsidRPr="00C46799" w:rsidRDefault="00551CD3" w:rsidP="00551CD3">
      <w:pPr>
        <w:spacing w:line="240" w:lineRule="auto"/>
        <w:rPr>
          <w:rFonts w:eastAsia="Times New Roman"/>
          <w:sz w:val="22"/>
          <w:szCs w:val="22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D736D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BA0882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5" w:name="table04"/>
            <w:bookmarkEnd w:id="5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0D30808" w14:textId="7E14B8D1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>Acquiring knowledge related to basic psychological terminology, principals, and phenomena</w:t>
            </w:r>
          </w:p>
          <w:p w14:paraId="70EB7937" w14:textId="77777777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Understanding the mechanisms of human behavior and diagnosing methods </w:t>
            </w:r>
          </w:p>
          <w:p w14:paraId="7AE7EF46" w14:textId="1A18F9FA" w:rsidR="00C82C84" w:rsidRPr="00BA0882" w:rsidRDefault="00C82C8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C3 Learning how to interpret 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behavior in the natural context</w:t>
            </w:r>
          </w:p>
        </w:tc>
      </w:tr>
    </w:tbl>
    <w:p w14:paraId="791187E4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D736D" w14:paraId="734DE240" w14:textId="77777777" w:rsidTr="00912788">
        <w:trPr>
          <w:trHeight w:val="182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73C67" w14:textId="77777777" w:rsidR="00551CD3" w:rsidRPr="00BA0882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4F4F796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34CB09DD" w14:textId="1E5DDF0A" w:rsidR="00551CD3" w:rsidRPr="00BA0882" w:rsidRDefault="00B27EB2" w:rsidP="00D83124">
            <w:pPr>
              <w:spacing w:after="0" w:line="240" w:lineRule="auto"/>
              <w:ind w:left="1170" w:hanging="115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has the primary knowledge about the science of psychology; can interpret basic conception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>s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human behavior</w:t>
            </w:r>
          </w:p>
          <w:p w14:paraId="6C462AFD" w14:textId="1302AC40" w:rsidR="00551CD3" w:rsidRPr="00BA0882" w:rsidRDefault="00B27EB2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7326CF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The student </w:t>
            </w:r>
            <w:r w:rsidR="00D70A4D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has knowledge of, </w:t>
            </w:r>
            <w:r w:rsidR="007326CF" w:rsidRPr="00912788">
              <w:rPr>
                <w:rFonts w:eastAsia="Times New Roman"/>
                <w:sz w:val="22"/>
                <w:szCs w:val="22"/>
                <w:lang w:val="en-US" w:eastAsia="pl-PL"/>
              </w:rPr>
              <w:t xml:space="preserve">understands and is able to explain </w:t>
            </w:r>
            <w:r w:rsidR="00D70A4D" w:rsidRPr="00912788">
              <w:rPr>
                <w:rFonts w:eastAsia="Times New Roman"/>
                <w:sz w:val="22"/>
                <w:szCs w:val="22"/>
                <w:lang w:val="en-US" w:eastAsia="pl-PL"/>
              </w:rPr>
              <w:t>key psychological research studies and experiments that impacted our understanding of human behavior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14:paraId="60CECB80" w14:textId="7B9A7C01" w:rsidR="007326CF" w:rsidRPr="00BA0882" w:rsidRDefault="00B27EB2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>_W03 The student is able to understand and evaluate the nature of social interactions</w:t>
            </w:r>
          </w:p>
          <w:p w14:paraId="5AEC2598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…</w:t>
            </w:r>
          </w:p>
          <w:p w14:paraId="385B5AFE" w14:textId="77777777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23BE99A4" w14:textId="02224275" w:rsidR="00551CD3" w:rsidRPr="00BA0882" w:rsidRDefault="00B27EB2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_K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student is prepared to act ethically and empathetically towards others</w:t>
            </w:r>
          </w:p>
          <w:p w14:paraId="6218FA79" w14:textId="3632F752" w:rsidR="00551CD3" w:rsidRPr="00BA088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0DED997B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BA0882" w14:paraId="130207D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6B4EF4E2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 CONTENT</w:t>
            </w:r>
          </w:p>
        </w:tc>
      </w:tr>
      <w:tr w:rsidR="00551CD3" w:rsidRPr="00BA0882" w14:paraId="44EC767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BA0882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BA0882" w:rsidRDefault="00551CD3" w:rsidP="00D831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0882">
              <w:rPr>
                <w:b/>
                <w:sz w:val="22"/>
                <w:szCs w:val="22"/>
              </w:rPr>
              <w:t>Number</w:t>
            </w:r>
            <w:proofErr w:type="spellEnd"/>
            <w:r w:rsidRPr="00BA0882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BA0882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BA0882" w14:paraId="634DA8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2F0B1DD0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Psychology as a science of human behavior.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231CE" w14:textId="48DB23F8" w:rsidR="00551CD3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374A438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F8FEB5" w14:textId="774E97D5" w:rsidR="008D357E" w:rsidRPr="00BA0882" w:rsidRDefault="008D357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5039E7" w14:textId="2E45587F" w:rsidR="008D357E" w:rsidRPr="00BA0882" w:rsidRDefault="008D357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Learning: behaviorism and behavior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05B8" w14:textId="3560CE23" w:rsidR="008D357E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6543CC2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6D8D90" w14:textId="3DB78266" w:rsidR="004D6E00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DCB46A" w14:textId="59200D9F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Personality: theories and 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1DF3" w14:textId="77777777" w:rsidR="004D6E00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1DCBB86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45B569F2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10AD282E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temperament and personality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FBDA9" w14:textId="2E2D06C2" w:rsidR="00551CD3" w:rsidRPr="00BA0882" w:rsidRDefault="007326CF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E6184D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460D45C1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44D17772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emotions and motivation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69A12" w14:textId="475DB71D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9BA2CE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3155DC" w14:textId="719C7B78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B7D680" w14:textId="4E69E99E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Sensory knowledge of the world: perception processes (identification and recognition, focus, and memory)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CD6D3" w14:textId="71469C10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04114" w:rsidRPr="00BA0882" w14:paraId="341C925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72F698" w14:textId="0BBF43DD" w:rsidR="00504114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6B00A2" w14:textId="57D33AAC" w:rsidR="00504114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Memory: structures and functions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41168" w14:textId="27B7F09B" w:rsidR="00504114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B9BCE5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596200" w14:textId="32FEAC6F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1169CC" w14:textId="201D865A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Intelligence and mental processes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14A21C" w14:textId="3CDE0B6C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06F3872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642E06" w14:textId="37C918F1" w:rsidR="008D357E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468588" w14:textId="454C6DCF" w:rsidR="008D357E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Problem solving, reasoning, judgement and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D74B8" w14:textId="56962FD7" w:rsidR="008D357E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F7F536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3477BA0" w14:textId="6F7D2470" w:rsidR="00551CD3" w:rsidRPr="00BA0882" w:rsidRDefault="00156B6D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5EA6C8" w14:textId="5EDC85A7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Psychopathology of human behavior.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Stress of living and health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3111AA" w14:textId="2D690095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916BCB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6C1054" w14:textId="257DF6EE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BB5ABB" w14:textId="4D004D02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Psychopathology of human behavior. Mechanism of dysregulation; psychological disorders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48748" w14:textId="5AFD2C37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3A42FB7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96753" w14:textId="32C478EB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CDCBB2" w14:textId="44DB6B4A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development across lifespan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55C2" w14:textId="3D961B76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7218F1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E49DC" w14:textId="2A833E4D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C47BB3" w14:textId="3275B752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Positive psychology</w:t>
            </w:r>
            <w:r w:rsidR="00302DF5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well-being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A68C1" w14:textId="42A863C5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228D2B8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3EAC5" w14:textId="0EE5042C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625A95" w14:textId="5297E979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Social relationships and group dynamics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A1038" w14:textId="30481F82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45C60C7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96C893" w14:textId="076CE829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99777C" w14:textId="20620927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Summary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and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99FD9" w14:textId="59ED8DB9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eastAsia="pl-PL"/>
              </w:rPr>
            </w:pPr>
            <w:r w:rsidRPr="00BA0882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551CD3" w:rsidRPr="00BA0882" w14:paraId="0D5F8B8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551CD3" w:rsidRPr="00BA0882" w:rsidRDefault="00551CD3" w:rsidP="00302DF5">
            <w:pPr>
              <w:spacing w:before="20" w:after="20" w:line="15" w:lineRule="atLeast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ED49E" w14:textId="2A0D4AD9" w:rsidR="00551CD3" w:rsidRPr="00BA0882" w:rsidRDefault="00302DF5" w:rsidP="00302DF5">
            <w:pPr>
              <w:pStyle w:val="Bezodstpw"/>
              <w:jc w:val="center"/>
              <w:rPr>
                <w:b/>
                <w:sz w:val="22"/>
                <w:szCs w:val="22"/>
                <w:lang w:eastAsia="pl-PL"/>
              </w:rPr>
            </w:pPr>
            <w:r w:rsidRPr="00BA0882">
              <w:rPr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2578F451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7"/>
      <w:bookmarkEnd w:id="8"/>
    </w:p>
    <w:p w14:paraId="69509D97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176E5AE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BA088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2D736D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15435" w14:textId="6AE27F9D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Lecture</w:t>
            </w:r>
          </w:p>
          <w:p w14:paraId="6B2879BA" w14:textId="549F5BA4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</w:t>
            </w:r>
          </w:p>
          <w:p w14:paraId="0AD2B3CF" w14:textId="498F46BC" w:rsidR="00551CD3" w:rsidRPr="00BA0882" w:rsidRDefault="00D8312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N3. Q&amp;A sessions</w:t>
            </w:r>
          </w:p>
        </w:tc>
      </w:tr>
    </w:tbl>
    <w:p w14:paraId="112AAA51" w14:textId="77777777" w:rsidR="00551CD3" w:rsidRPr="00BA0882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BA0882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2097"/>
        <w:gridCol w:w="3555"/>
      </w:tblGrid>
      <w:tr w:rsidR="00551CD3" w:rsidRPr="002D736D" w14:paraId="16E4AE9B" w14:textId="77777777" w:rsidTr="0016356A">
        <w:tc>
          <w:tcPr>
            <w:tcW w:w="3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BA088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0" w:name="table0C"/>
            <w:bookmarkEnd w:id="10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BA088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Educational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effect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BA0882" w14:paraId="16E02B3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5B197FA6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F1</w:t>
            </w:r>
            <w:r w:rsidR="00D70A4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D70A4D">
              <w:rPr>
                <w:rFonts w:eastAsia="Times New Roman"/>
                <w:sz w:val="22"/>
                <w:szCs w:val="22"/>
                <w:lang w:eastAsia="pl-PL"/>
              </w:rPr>
              <w:t>class</w:t>
            </w:r>
            <w:proofErr w:type="spellEnd"/>
            <w:r w:rsidR="00D70A4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D70A4D">
              <w:rPr>
                <w:rFonts w:eastAsia="Times New Roman"/>
                <w:sz w:val="22"/>
                <w:szCs w:val="22"/>
                <w:lang w:eastAsia="pl-PL"/>
              </w:rPr>
              <w:t>participation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AC4B7" w14:textId="052D1ADB" w:rsidR="00551CD3" w:rsidRPr="00BA0882" w:rsidRDefault="00B27EB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D70A4D" w:rsidRPr="00BA0882">
              <w:rPr>
                <w:rFonts w:eastAsia="Times New Roman"/>
                <w:sz w:val="22"/>
                <w:szCs w:val="22"/>
                <w:lang w:val="en-US" w:eastAsia="pl-PL"/>
              </w:rPr>
              <w:t>_W01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D70A4D" w:rsidRPr="00BA0882">
              <w:rPr>
                <w:rFonts w:eastAsia="Times New Roman"/>
                <w:sz w:val="22"/>
                <w:szCs w:val="22"/>
                <w:lang w:val="en-US" w:eastAsia="pl-PL"/>
              </w:rPr>
              <w:t>_W0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5B53CCD9" w:rsidR="00551CD3" w:rsidRPr="00BA0882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Verbal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feedback</w:t>
            </w:r>
          </w:p>
        </w:tc>
      </w:tr>
      <w:tr w:rsidR="00551CD3" w:rsidRPr="00D70A4D" w14:paraId="5819FD6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5BE5C" w14:textId="4D746DE5" w:rsidR="00551CD3" w:rsidRPr="00D70A4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70A4D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  <w:r w:rsidR="00D70A4D" w:rsidRP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active </w:t>
            </w:r>
            <w:r w:rsidR="00D70A4D" w:rsidRPr="00D70A4D">
              <w:rPr>
                <w:rFonts w:eastAsia="Times New Roman"/>
                <w:sz w:val="22"/>
                <w:szCs w:val="22"/>
                <w:lang w:val="en-US" w:eastAsia="pl-PL"/>
              </w:rPr>
              <w:t>participation in Q&amp;A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 xml:space="preserve"> sessions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494CD" w14:textId="5362E2F1" w:rsidR="00551CD3" w:rsidRPr="00D70A4D" w:rsidRDefault="00B27EB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D70A4D" w:rsidRPr="00BA0882">
              <w:rPr>
                <w:rFonts w:eastAsia="Times New Roman"/>
                <w:sz w:val="22"/>
                <w:szCs w:val="22"/>
                <w:lang w:val="en-US" w:eastAsia="pl-PL"/>
              </w:rPr>
              <w:t>_W0</w:t>
            </w:r>
            <w:r w:rsidR="00D70A4D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;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PEU</w:t>
            </w:r>
            <w:r w:rsidR="000C31DA" w:rsidRPr="00BA0882">
              <w:rPr>
                <w:rFonts w:eastAsia="Times New Roman"/>
                <w:sz w:val="22"/>
                <w:szCs w:val="22"/>
                <w:lang w:val="en-US"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D8452" w14:textId="76BBD878" w:rsidR="00551CD3" w:rsidRPr="00D70A4D" w:rsidRDefault="00D70A4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Verbal feed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>back</w:t>
            </w:r>
          </w:p>
        </w:tc>
      </w:tr>
      <w:tr w:rsidR="00551CD3" w:rsidRPr="002D736D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75BDB63C" w:rsidR="00551CD3" w:rsidRPr="000C31D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31DA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A0882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test</w:t>
            </w:r>
            <w:r w:rsidR="000C31DA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 with ope</w:t>
            </w:r>
            <w:r w:rsidR="0016356A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0C31DA" w:rsidRPr="000C31DA">
              <w:rPr>
                <w:rFonts w:eastAsia="Times New Roman"/>
                <w:sz w:val="22"/>
                <w:szCs w:val="22"/>
                <w:lang w:val="en-US" w:eastAsia="pl-PL"/>
              </w:rPr>
              <w:t xml:space="preserve">-ended </w:t>
            </w:r>
            <w:r w:rsidR="000C31DA">
              <w:rPr>
                <w:rFonts w:eastAsia="Times New Roman"/>
                <w:sz w:val="22"/>
                <w:szCs w:val="22"/>
                <w:lang w:val="en-US" w:eastAsia="pl-PL"/>
              </w:rPr>
              <w:t>questions and multiple choice format</w:t>
            </w:r>
          </w:p>
        </w:tc>
      </w:tr>
    </w:tbl>
    <w:p w14:paraId="7E9E0CD3" w14:textId="77777777" w:rsidR="00551CD3" w:rsidRPr="00912788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BA0882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BA0882" w14:paraId="1C068E8A" w14:textId="77777777" w:rsidTr="00FA32BC">
        <w:trPr>
          <w:trHeight w:val="25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1EE15C34" w14:textId="76CE41F4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Gerrig</w:t>
            </w:r>
            <w:proofErr w:type="spellEnd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R.J. (2013).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 and life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(20</w:t>
            </w:r>
            <w:r w:rsidR="000A70BE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Pearson Education, Inc.</w:t>
            </w:r>
          </w:p>
          <w:p w14:paraId="469B0903" w14:textId="2DD66E8D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Aronson, E., Wilson, T.D., </w:t>
            </w:r>
            <w:proofErr w:type="spellStart"/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Akert</w:t>
            </w:r>
            <w:proofErr w:type="spellEnd"/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R.M., Sommers, S.R. (2015). </w:t>
            </w:r>
            <w:r w:rsidR="005A629F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Social Psychology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(9</w:t>
            </w:r>
            <w:r w:rsidR="005A629F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Edition). Harlow: Pearson Education Limited</w:t>
            </w:r>
          </w:p>
          <w:p w14:paraId="16B3625F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7AD18D5B" w14:textId="5876A926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Hewstone</w:t>
            </w:r>
            <w:proofErr w:type="spellEnd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M., </w:t>
            </w:r>
            <w:proofErr w:type="spellStart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Fincham</w:t>
            </w:r>
            <w:proofErr w:type="spellEnd"/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F.D., Foster, J. (2005).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Blackwell Publishing</w:t>
            </w:r>
          </w:p>
          <w:p w14:paraId="5B440BD7" w14:textId="0AF06C8F" w:rsidR="005A629F" w:rsidRPr="00BA0882" w:rsidRDefault="005A629F" w:rsidP="005A629F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Rathus</w:t>
            </w:r>
            <w:proofErr w:type="spellEnd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, S.A. (1999). 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 in the new millennium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(7</w:t>
            </w:r>
            <w:r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Edition). </w:t>
            </w:r>
            <w:proofErr w:type="spellStart"/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Wadswoth</w:t>
            </w:r>
            <w:proofErr w:type="spellEnd"/>
          </w:p>
          <w:p w14:paraId="3E5D4AAC" w14:textId="3A030738" w:rsidR="00551CD3" w:rsidRPr="00BA0882" w:rsidRDefault="00D83124" w:rsidP="00FA32B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] Hock, R. (2009). 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Forty studies that changed psychology. Explorations into the history of psychological research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(6</w:t>
            </w:r>
            <w:r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New Jersey: Prentice Hall</w:t>
            </w:r>
          </w:p>
        </w:tc>
      </w:tr>
      <w:tr w:rsidR="00551CD3" w:rsidRPr="002D736D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BA0882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BA088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38798AFD" w:rsidR="00551CD3" w:rsidRPr="00BA0882" w:rsidRDefault="00156B6D" w:rsidP="00156B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JOLANTA BABIAK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 </w:t>
            </w:r>
            <w:hyperlink r:id="rId5" w:history="1">
              <w:r w:rsidR="008A1477" w:rsidRPr="00E84E41">
                <w:rPr>
                  <w:rStyle w:val="Hipercze"/>
                </w:rPr>
                <w:t>jolanta.babiak@pwr.edu.pl</w:t>
              </w:r>
            </w:hyperlink>
            <w:r w:rsidR="008A1477">
              <w:t xml:space="preserve"> </w:t>
            </w:r>
          </w:p>
        </w:tc>
      </w:tr>
    </w:tbl>
    <w:p w14:paraId="579E2998" w14:textId="24556187" w:rsidR="00551CD3" w:rsidRPr="00BA0882" w:rsidRDefault="008A1477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  <w:r>
        <w:rPr>
          <w:rFonts w:eastAsia="Times New Roman"/>
          <w:sz w:val="22"/>
          <w:szCs w:val="22"/>
          <w:lang w:eastAsia="pl-PL"/>
        </w:rPr>
        <w:t xml:space="preserve"> </w:t>
      </w:r>
    </w:p>
    <w:p w14:paraId="69AE8B86" w14:textId="77777777" w:rsidR="008E023A" w:rsidRPr="00BA088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BA0882" w:rsidSect="00D83124">
      <w:pgSz w:w="11906" w:h="16838"/>
      <w:pgMar w:top="1411" w:right="1411" w:bottom="1411" w:left="1411" w:header="706" w:footer="706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24538"/>
    <w:rsid w:val="000A70BE"/>
    <w:rsid w:val="000C31DA"/>
    <w:rsid w:val="00103BCA"/>
    <w:rsid w:val="00125A18"/>
    <w:rsid w:val="001503EC"/>
    <w:rsid w:val="00156B6D"/>
    <w:rsid w:val="0016356A"/>
    <w:rsid w:val="0016450C"/>
    <w:rsid w:val="001C63B1"/>
    <w:rsid w:val="001E5BB5"/>
    <w:rsid w:val="002302A0"/>
    <w:rsid w:val="002B56FB"/>
    <w:rsid w:val="002D736D"/>
    <w:rsid w:val="00302DF5"/>
    <w:rsid w:val="003357DC"/>
    <w:rsid w:val="003B6762"/>
    <w:rsid w:val="003B6C96"/>
    <w:rsid w:val="003B7CCA"/>
    <w:rsid w:val="003C337D"/>
    <w:rsid w:val="004D667A"/>
    <w:rsid w:val="004D6E00"/>
    <w:rsid w:val="00504114"/>
    <w:rsid w:val="0053539F"/>
    <w:rsid w:val="0055078F"/>
    <w:rsid w:val="00551CD3"/>
    <w:rsid w:val="005A629F"/>
    <w:rsid w:val="005B6C29"/>
    <w:rsid w:val="005E15C5"/>
    <w:rsid w:val="0062517D"/>
    <w:rsid w:val="00660BEB"/>
    <w:rsid w:val="00686555"/>
    <w:rsid w:val="006F2115"/>
    <w:rsid w:val="00726225"/>
    <w:rsid w:val="007326CF"/>
    <w:rsid w:val="0077451C"/>
    <w:rsid w:val="00795A00"/>
    <w:rsid w:val="00840409"/>
    <w:rsid w:val="0087370D"/>
    <w:rsid w:val="00897692"/>
    <w:rsid w:val="008A1477"/>
    <w:rsid w:val="008D357E"/>
    <w:rsid w:val="008D5923"/>
    <w:rsid w:val="008E023A"/>
    <w:rsid w:val="00912788"/>
    <w:rsid w:val="00923821"/>
    <w:rsid w:val="009C0D7F"/>
    <w:rsid w:val="00A407D8"/>
    <w:rsid w:val="00AA13D5"/>
    <w:rsid w:val="00B21DC0"/>
    <w:rsid w:val="00B27EB2"/>
    <w:rsid w:val="00B63412"/>
    <w:rsid w:val="00B73C77"/>
    <w:rsid w:val="00BA0882"/>
    <w:rsid w:val="00BA602F"/>
    <w:rsid w:val="00C25E8B"/>
    <w:rsid w:val="00C46799"/>
    <w:rsid w:val="00C82C84"/>
    <w:rsid w:val="00D509FD"/>
    <w:rsid w:val="00D5178F"/>
    <w:rsid w:val="00D70A4D"/>
    <w:rsid w:val="00D83124"/>
    <w:rsid w:val="00DB5493"/>
    <w:rsid w:val="00DB5C32"/>
    <w:rsid w:val="00EE1F40"/>
    <w:rsid w:val="00F03D27"/>
    <w:rsid w:val="00F1743F"/>
    <w:rsid w:val="00F56B81"/>
    <w:rsid w:val="00FA2E7A"/>
    <w:rsid w:val="00FA32B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A70B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A32B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6341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lanta.babi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8969CFCD</Template>
  <TotalTime>20</TotalTime>
  <Pages>2</Pages>
  <Words>579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10</cp:revision>
  <cp:lastPrinted>2019-01-18T07:41:00Z</cp:lastPrinted>
  <dcterms:created xsi:type="dcterms:W3CDTF">2019-05-09T05:47:00Z</dcterms:created>
  <dcterms:modified xsi:type="dcterms:W3CDTF">2021-07-16T16:13:00Z</dcterms:modified>
</cp:coreProperties>
</file>